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0436" w:rsidRDefault="00750436" w:rsidP="00582DF6">
      <w:pPr>
        <w:pStyle w:val="BodyText"/>
        <w:ind w:left="3770"/>
        <w:rPr>
          <w:sz w:val="20"/>
        </w:rPr>
      </w:pPr>
      <w:r w:rsidRPr="005640D8">
        <w:rPr>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png" o:spid="_x0000_i1025" type="#_x0000_t75" style="width:160.5pt;height:150pt;visibility:visible">
            <v:imagedata r:id="rId7" o:title=""/>
          </v:shape>
        </w:pict>
      </w:r>
    </w:p>
    <w:p w:rsidR="00750436" w:rsidRDefault="00750436" w:rsidP="00582DF6">
      <w:pPr>
        <w:pStyle w:val="BodyText"/>
        <w:jc w:val="right"/>
        <w:rPr>
          <w:sz w:val="20"/>
        </w:rPr>
      </w:pPr>
    </w:p>
    <w:p w:rsidR="00750436" w:rsidRDefault="00750436" w:rsidP="00582DF6">
      <w:pPr>
        <w:pStyle w:val="BodyText"/>
        <w:rPr>
          <w:sz w:val="20"/>
        </w:rPr>
      </w:pPr>
    </w:p>
    <w:p w:rsidR="00750436" w:rsidRDefault="00750436" w:rsidP="00582DF6">
      <w:pPr>
        <w:pStyle w:val="BodyText"/>
        <w:tabs>
          <w:tab w:val="left" w:pos="9885"/>
        </w:tabs>
        <w:rPr>
          <w:sz w:val="20"/>
        </w:rPr>
      </w:pPr>
      <w:r>
        <w:rPr>
          <w:sz w:val="20"/>
        </w:rPr>
        <w:tab/>
      </w:r>
    </w:p>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jc w:val="center"/>
        <w:rPr>
          <w:b/>
          <w:color w:val="808080"/>
          <w:sz w:val="44"/>
        </w:rPr>
      </w:pPr>
      <w:r>
        <w:rPr>
          <w:b/>
          <w:color w:val="808080"/>
          <w:sz w:val="44"/>
        </w:rPr>
        <w:t>ЛОКАЛНИ АКЦИОНИ ПЛАН</w:t>
      </w:r>
    </w:p>
    <w:p w:rsidR="00750436" w:rsidRDefault="00750436" w:rsidP="00582DF6">
      <w:pPr>
        <w:jc w:val="center"/>
        <w:rPr>
          <w:b/>
          <w:sz w:val="44"/>
        </w:rPr>
      </w:pPr>
      <w:r>
        <w:rPr>
          <w:b/>
          <w:color w:val="808080"/>
          <w:sz w:val="44"/>
        </w:rPr>
        <w:t>ЗА ПОБОЉШАЊЕ ПОЛОЖАЈА РОМА И РОМКИЊА ГРАДА ВРАЊА И ГРАДСКЕ</w:t>
      </w:r>
    </w:p>
    <w:p w:rsidR="00750436" w:rsidRDefault="00750436" w:rsidP="00582DF6">
      <w:pPr>
        <w:jc w:val="center"/>
        <w:rPr>
          <w:b/>
          <w:color w:val="808080"/>
          <w:sz w:val="44"/>
        </w:rPr>
      </w:pPr>
      <w:r>
        <w:rPr>
          <w:b/>
          <w:color w:val="808080"/>
          <w:sz w:val="44"/>
        </w:rPr>
        <w:t xml:space="preserve">ОПШТИНЕ ВРАЊСКА БАЊА </w:t>
      </w:r>
    </w:p>
    <w:p w:rsidR="00750436" w:rsidRDefault="00750436" w:rsidP="00582DF6">
      <w:pPr>
        <w:jc w:val="center"/>
        <w:rPr>
          <w:b/>
          <w:sz w:val="44"/>
        </w:rPr>
      </w:pPr>
      <w:r>
        <w:rPr>
          <w:b/>
          <w:color w:val="808080"/>
          <w:sz w:val="44"/>
        </w:rPr>
        <w:t>2018-2021</w:t>
      </w: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BodyText"/>
        <w:rPr>
          <w:b/>
          <w:sz w:val="48"/>
        </w:rPr>
      </w:pPr>
    </w:p>
    <w:p w:rsidR="00750436" w:rsidRDefault="00750436" w:rsidP="00582DF6">
      <w:pPr>
        <w:pStyle w:val="Heading4"/>
        <w:ind w:left="6748"/>
      </w:pPr>
      <w:r>
        <w:rPr>
          <w:color w:val="808080"/>
        </w:rPr>
        <w:t>ВРАЊЕ, март 2018. године</w:t>
      </w:r>
    </w:p>
    <w:p w:rsidR="00750436" w:rsidRDefault="00750436" w:rsidP="00582DF6"/>
    <w:p w:rsidR="00750436" w:rsidRPr="00437F75" w:rsidRDefault="00750436" w:rsidP="00582DF6"/>
    <w:p w:rsidR="00750436" w:rsidRDefault="00750436" w:rsidP="00582DF6">
      <w:pPr>
        <w:jc w:val="right"/>
      </w:pPr>
    </w:p>
    <w:p w:rsidR="00750436" w:rsidRDefault="00750436" w:rsidP="00582DF6"/>
    <w:p w:rsidR="00750436" w:rsidRPr="00437F75" w:rsidRDefault="00750436" w:rsidP="00582DF6">
      <w:pPr>
        <w:sectPr w:rsidR="00750436" w:rsidRPr="00437F75">
          <w:footerReference w:type="default" r:id="rId8"/>
          <w:type w:val="continuous"/>
          <w:pgSz w:w="11910" w:h="16840"/>
          <w:pgMar w:top="1580" w:right="540" w:bottom="1240" w:left="580" w:header="720" w:footer="1055" w:gutter="0"/>
          <w:pgBorders w:offsetFrom="page">
            <w:top w:val="double" w:sz="4" w:space="24" w:color="999999"/>
            <w:left w:val="double" w:sz="4" w:space="24" w:color="999999"/>
            <w:bottom w:val="double" w:sz="4" w:space="24" w:color="999999"/>
            <w:right w:val="double" w:sz="4" w:space="24" w:color="999999"/>
          </w:pgBorders>
          <w:pgNumType w:start="1"/>
          <w:cols w:space="720"/>
        </w:sectPr>
      </w:pPr>
    </w:p>
    <w:p w:rsidR="00750436" w:rsidRDefault="00750436" w:rsidP="00582DF6">
      <w:pPr>
        <w:spacing w:before="79"/>
        <w:ind w:left="1785" w:right="2101"/>
        <w:jc w:val="center"/>
        <w:rPr>
          <w:b/>
          <w:sz w:val="24"/>
        </w:rPr>
      </w:pPr>
      <w:r>
        <w:rPr>
          <w:b/>
          <w:sz w:val="24"/>
        </w:rPr>
        <w:t>С А Д Р Ж А Ј</w:t>
      </w:r>
    </w:p>
    <w:p w:rsidR="00750436" w:rsidRDefault="00750436" w:rsidP="00582DF6">
      <w:pPr>
        <w:pStyle w:val="BodyText"/>
        <w:spacing w:before="2"/>
        <w:rPr>
          <w:b/>
          <w:sz w:val="16"/>
        </w:rPr>
      </w:pPr>
    </w:p>
    <w:p w:rsidR="00750436" w:rsidRDefault="00750436" w:rsidP="00582DF6">
      <w:pPr>
        <w:tabs>
          <w:tab w:val="left" w:pos="3160"/>
        </w:tabs>
        <w:spacing w:before="90"/>
        <w:ind w:left="860"/>
        <w:rPr>
          <w:b/>
          <w:sz w:val="24"/>
        </w:rPr>
      </w:pPr>
      <w:r>
        <w:rPr>
          <w:b/>
          <w:sz w:val="24"/>
        </w:rPr>
        <w:t>УВОД</w:t>
      </w:r>
      <w:r>
        <w:rPr>
          <w:b/>
          <w:sz w:val="24"/>
        </w:rPr>
        <w:tab/>
      </w:r>
    </w:p>
    <w:p w:rsidR="00750436" w:rsidRDefault="00750436" w:rsidP="00582DF6">
      <w:pPr>
        <w:pStyle w:val="BodyText"/>
        <w:rPr>
          <w:b/>
        </w:rPr>
      </w:pPr>
    </w:p>
    <w:p w:rsidR="00750436" w:rsidRDefault="00750436" w:rsidP="00582DF6">
      <w:pPr>
        <w:spacing w:line="274" w:lineRule="exact"/>
        <w:ind w:left="860"/>
        <w:rPr>
          <w:b/>
          <w:sz w:val="24"/>
        </w:rPr>
      </w:pPr>
      <w:r>
        <w:rPr>
          <w:b/>
          <w:sz w:val="24"/>
        </w:rPr>
        <w:t>Одељак 1: ИНСТИТУЦИОНАЛНИ ОКВИР</w:t>
      </w:r>
    </w:p>
    <w:p w:rsidR="00750436" w:rsidRDefault="00750436" w:rsidP="00582DF6">
      <w:pPr>
        <w:pStyle w:val="TOC2"/>
        <w:tabs>
          <w:tab w:val="left" w:pos="1581"/>
          <w:tab w:val="left" w:leader="dot" w:pos="10089"/>
        </w:tabs>
        <w:ind w:left="860" w:right="576" w:firstLine="0"/>
      </w:pPr>
      <w:r>
        <w:fldChar w:fldCharType="begin"/>
      </w:r>
      <w:r>
        <w:instrText xml:space="preserve"> HYPERLINK \l "_TOC_250013" </w:instrText>
      </w:r>
      <w:r>
        <w:fldChar w:fldCharType="separate"/>
      </w:r>
      <w:r>
        <w:t>Локални Aкциони План за побољшање положаја Рома и Ромкиња града Врања и</w:t>
      </w:r>
    </w:p>
    <w:p w:rsidR="00750436" w:rsidRPr="00C9638B" w:rsidRDefault="00750436" w:rsidP="00582DF6">
      <w:pPr>
        <w:pStyle w:val="TOC2"/>
        <w:tabs>
          <w:tab w:val="left" w:pos="1581"/>
          <w:tab w:val="left" w:leader="dot" w:pos="10089"/>
        </w:tabs>
        <w:ind w:left="860" w:right="576" w:firstLine="0"/>
      </w:pPr>
      <w:r>
        <w:t>Градске општине Врањска Бања -основни  појмови</w:t>
      </w:r>
      <w:r>
        <w:tab/>
      </w:r>
      <w:r>
        <w:fldChar w:fldCharType="end"/>
      </w:r>
      <w:r>
        <w:t>1</w:t>
      </w:r>
    </w:p>
    <w:p w:rsidR="00750436" w:rsidRPr="00B47336" w:rsidRDefault="00750436" w:rsidP="00582DF6">
      <w:pPr>
        <w:pStyle w:val="TOC2"/>
        <w:tabs>
          <w:tab w:val="left" w:pos="1581"/>
          <w:tab w:val="left" w:leader="dot" w:pos="10073"/>
        </w:tabs>
        <w:ind w:left="860" w:right="593" w:firstLine="0"/>
      </w:pPr>
      <w:r>
        <w:t xml:space="preserve">Документи који представљају упориште ЛАП-а, за унапређење положаја Рома и </w:t>
      </w:r>
    </w:p>
    <w:p w:rsidR="00750436" w:rsidRDefault="00750436" w:rsidP="00582DF6">
      <w:pPr>
        <w:pStyle w:val="TOC2"/>
        <w:tabs>
          <w:tab w:val="left" w:pos="1581"/>
          <w:tab w:val="left" w:leader="dot" w:pos="10073"/>
        </w:tabs>
        <w:ind w:left="860" w:right="593" w:firstLine="0"/>
      </w:pPr>
      <w:r>
        <w:t>Ромкиња града Врања и Градске општине ВрањскаБања.....................................................1-3</w:t>
      </w:r>
    </w:p>
    <w:p w:rsidR="00750436" w:rsidRDefault="00750436" w:rsidP="00582DF6">
      <w:pPr>
        <w:pStyle w:val="TOC2"/>
        <w:tabs>
          <w:tab w:val="left" w:pos="1581"/>
          <w:tab w:val="left" w:leader="dot" w:pos="10080"/>
        </w:tabs>
        <w:ind w:left="860" w:firstLine="0"/>
      </w:pPr>
      <w:r>
        <w:t>Локални актери који се баве питањима РомаиРомкиња…...................................................3-5</w:t>
      </w:r>
    </w:p>
    <w:p w:rsidR="00750436" w:rsidRDefault="00750436" w:rsidP="00582DF6">
      <w:pPr>
        <w:pStyle w:val="TOC1"/>
        <w:spacing w:before="279"/>
        <w:ind w:left="2060" w:right="1611" w:hanging="1200"/>
      </w:pPr>
      <w:r>
        <w:t>Одељак 2: ИЗРАДА ЛОКАЛНОГ АКЦИОНОГ ПЛАНА ЗА ПОБОЉШАЊЕ ПОЛОЖАЈА РОМА И РОМКИЊА 2018 - 2021</w:t>
      </w:r>
    </w:p>
    <w:p w:rsidR="00750436" w:rsidRDefault="00750436" w:rsidP="00582DF6">
      <w:pPr>
        <w:pStyle w:val="TOC2"/>
        <w:tabs>
          <w:tab w:val="left" w:pos="1581"/>
          <w:tab w:val="left" w:leader="dot" w:pos="10094"/>
        </w:tabs>
        <w:ind w:right="572"/>
      </w:pPr>
      <w:r>
        <w:fldChar w:fldCharType="begin"/>
      </w:r>
      <w:r>
        <w:instrText xml:space="preserve"> HYPERLINK \l "_TOC_250012" </w:instrText>
      </w:r>
      <w:r>
        <w:fldChar w:fldCharType="separate"/>
      </w:r>
      <w:r>
        <w:t>Разлози за израду ЛАП-а за побољшање положаја Рома и Ромкиња града Врања и</w:t>
      </w:r>
    </w:p>
    <w:p w:rsidR="00750436" w:rsidRPr="00C9638B" w:rsidRDefault="00750436" w:rsidP="00582DF6">
      <w:pPr>
        <w:pStyle w:val="TOC2"/>
        <w:tabs>
          <w:tab w:val="left" w:pos="1581"/>
          <w:tab w:val="left" w:leader="dot" w:pos="10094"/>
        </w:tabs>
        <w:ind w:right="572"/>
      </w:pPr>
      <w:r>
        <w:t>Градске општине Врањска Бања2018-2021</w:t>
      </w:r>
      <w:r>
        <w:fldChar w:fldCharType="end"/>
      </w:r>
      <w:r>
        <w:t>.................................................................................6</w:t>
      </w:r>
    </w:p>
    <w:p w:rsidR="00750436" w:rsidRDefault="00750436" w:rsidP="00582DF6">
      <w:pPr>
        <w:pStyle w:val="TOC2"/>
        <w:tabs>
          <w:tab w:val="left" w:pos="1581"/>
        </w:tabs>
      </w:pPr>
      <w:r>
        <w:t xml:space="preserve">Ток израде ЛАП-а за побољшање положаја Рома и Ромкиња града Врања и Градске </w:t>
      </w:r>
    </w:p>
    <w:p w:rsidR="00750436" w:rsidRPr="00C9638B" w:rsidRDefault="00750436" w:rsidP="00582DF6">
      <w:pPr>
        <w:pStyle w:val="TOC2"/>
        <w:tabs>
          <w:tab w:val="left" w:pos="1581"/>
        </w:tabs>
      </w:pPr>
      <w:r>
        <w:t>oпштине ВрањскаБања............................................................................................................ 6-7</w:t>
      </w:r>
    </w:p>
    <w:p w:rsidR="00750436" w:rsidRDefault="00750436" w:rsidP="00582DF6">
      <w:pPr>
        <w:pStyle w:val="TOC1"/>
        <w:spacing w:before="277" w:line="274" w:lineRule="exact"/>
      </w:pPr>
      <w:hyperlink w:anchor="_TOC_250011" w:history="1">
        <w:r>
          <w:t>Одељак 3: ПРИКУПЉЕНИ ПОДАЦИ</w:t>
        </w:r>
      </w:hyperlink>
    </w:p>
    <w:p w:rsidR="00750436" w:rsidRPr="00C9638B" w:rsidRDefault="00750436" w:rsidP="00582DF6">
      <w:pPr>
        <w:pStyle w:val="TOC2"/>
        <w:tabs>
          <w:tab w:val="left" w:pos="1701"/>
          <w:tab w:val="left" w:leader="dot" w:pos="10051"/>
        </w:tabs>
        <w:spacing w:line="274" w:lineRule="exact"/>
        <w:ind w:left="860" w:firstLine="0"/>
      </w:pPr>
      <w:hyperlink w:anchor="_TOC_250010" w:history="1">
        <w:r>
          <w:t>Географски подаци</w:t>
        </w:r>
      </w:hyperlink>
      <w:r>
        <w:t>...................................................................................................................8-10</w:t>
      </w:r>
    </w:p>
    <w:p w:rsidR="00750436" w:rsidRPr="00C9638B" w:rsidRDefault="00750436" w:rsidP="00582DF6">
      <w:pPr>
        <w:pStyle w:val="TOC2"/>
        <w:tabs>
          <w:tab w:val="left" w:pos="1701"/>
          <w:tab w:val="left" w:leader="dot" w:pos="9645"/>
        </w:tabs>
        <w:ind w:left="860" w:firstLine="0"/>
      </w:pPr>
      <w:hyperlink w:anchor="_TOC_250009" w:history="1">
        <w:r>
          <w:t>Демографски подаци и национална структура становништва</w:t>
        </w:r>
      </w:hyperlink>
      <w:r>
        <w:t>................................................10</w:t>
      </w:r>
    </w:p>
    <w:p w:rsidR="00750436" w:rsidRPr="00C9638B" w:rsidRDefault="00750436" w:rsidP="00582DF6">
      <w:pPr>
        <w:pStyle w:val="TOC2"/>
        <w:tabs>
          <w:tab w:val="left" w:pos="1701"/>
          <w:tab w:val="left" w:leader="dot" w:pos="9943"/>
        </w:tabs>
        <w:ind w:left="860" w:firstLine="0"/>
      </w:pPr>
      <w:hyperlink w:anchor="_TOC_250008" w:history="1">
        <w:r>
          <w:t>Подаци о Ромима  у граду Врању и Градској општини Врањска Бања</w:t>
        </w:r>
      </w:hyperlink>
      <w:r>
        <w:t>.............................11-13</w:t>
      </w:r>
    </w:p>
    <w:p w:rsidR="00750436" w:rsidRPr="00C9638B" w:rsidRDefault="00750436" w:rsidP="00582DF6">
      <w:pPr>
        <w:pStyle w:val="TOC1"/>
        <w:tabs>
          <w:tab w:val="left" w:leader="dot" w:pos="9929"/>
        </w:tabs>
        <w:rPr>
          <w:b w:val="0"/>
        </w:rPr>
      </w:pPr>
      <w:hyperlink w:anchor="_TOC_250007" w:history="1">
        <w:r>
          <w:t>Одељак 4: АНАЛИЗА СТАЊА И ЗАКЉУЧЦИ</w:t>
        </w:r>
      </w:hyperlink>
      <w:r>
        <w:rPr>
          <w:b w:val="0"/>
        </w:rPr>
        <w:t>................................................................13-16</w:t>
      </w:r>
    </w:p>
    <w:p w:rsidR="00750436" w:rsidRPr="00C9638B" w:rsidRDefault="00750436" w:rsidP="00582DF6">
      <w:pPr>
        <w:pStyle w:val="TOC1"/>
        <w:tabs>
          <w:tab w:val="left" w:leader="dot" w:pos="9950"/>
        </w:tabs>
        <w:rPr>
          <w:b w:val="0"/>
        </w:rPr>
      </w:pPr>
      <w:hyperlink w:anchor="_TOC_250006" w:history="1">
        <w:r>
          <w:t>Одељак 5: ОПШТИ И СПЕЦИФИЧНИ ЦИЉЕВИ</w:t>
        </w:r>
      </w:hyperlink>
      <w:r>
        <w:rPr>
          <w:b w:val="0"/>
        </w:rPr>
        <w:t>.........................................................17-21</w:t>
      </w:r>
    </w:p>
    <w:p w:rsidR="00750436" w:rsidRPr="0087408C" w:rsidRDefault="00750436" w:rsidP="00582DF6">
      <w:pPr>
        <w:pStyle w:val="TOC1"/>
        <w:spacing w:before="281"/>
        <w:ind w:right="566"/>
        <w:jc w:val="both"/>
      </w:pPr>
      <w:r>
        <w:t>Одељак 6: АКТИВНОСТИ И ЗАДАЦИ ЗА РЕАЛИЗАЦИЈУ ЛОКАЛНОГ АКЦИОНОГ ПЛАНА ЗА ПОБОЉШАЊЕ ПОЛОЖАЈА РОМА И РОМКИЊА 2018 - 2021</w:t>
      </w:r>
    </w:p>
    <w:p w:rsidR="00750436" w:rsidRPr="00FC3867" w:rsidRDefault="00750436" w:rsidP="00582DF6">
      <w:pPr>
        <w:pStyle w:val="TOC2"/>
        <w:tabs>
          <w:tab w:val="left" w:pos="1941"/>
          <w:tab w:val="left" w:leader="dot" w:pos="9955"/>
        </w:tabs>
        <w:spacing w:line="271" w:lineRule="exact"/>
        <w:ind w:left="860" w:firstLine="0"/>
      </w:pPr>
      <w:hyperlink w:anchor="_TOC_250005" w:history="1">
        <w:r>
          <w:t>ЛАП област образовање</w:t>
        </w:r>
      </w:hyperlink>
      <w:r>
        <w:t>..........................................................................................................22-27</w:t>
      </w:r>
    </w:p>
    <w:p w:rsidR="00750436" w:rsidRPr="00FC3867" w:rsidRDefault="00750436" w:rsidP="00582DF6">
      <w:pPr>
        <w:pStyle w:val="TOC2"/>
        <w:tabs>
          <w:tab w:val="left" w:pos="1941"/>
          <w:tab w:val="left" w:leader="dot" w:pos="9948"/>
        </w:tabs>
        <w:ind w:left="860" w:firstLine="0"/>
      </w:pPr>
      <w:hyperlink w:anchor="_TOC_250004" w:history="1">
        <w:r>
          <w:t>ЛАП област запошљавање....</w:t>
        </w:r>
        <w:r>
          <w:tab/>
          <w:t>.2</w:t>
        </w:r>
      </w:hyperlink>
      <w:r>
        <w:t>8</w:t>
      </w:r>
    </w:p>
    <w:p w:rsidR="00750436" w:rsidRPr="00FC3867" w:rsidRDefault="00750436" w:rsidP="00582DF6">
      <w:pPr>
        <w:pStyle w:val="TOC2"/>
        <w:tabs>
          <w:tab w:val="left" w:pos="1941"/>
          <w:tab w:val="left" w:leader="dot" w:pos="9957"/>
        </w:tabs>
        <w:ind w:left="860" w:firstLine="0"/>
      </w:pPr>
      <w:hyperlink w:anchor="_TOC_250003" w:history="1">
        <w:r>
          <w:t>ЛАП област становање…........................................................................................................2</w:t>
        </w:r>
      </w:hyperlink>
      <w:r>
        <w:t>9-33</w:t>
      </w:r>
    </w:p>
    <w:p w:rsidR="00750436" w:rsidRPr="00FC3867" w:rsidRDefault="00750436" w:rsidP="00582DF6">
      <w:pPr>
        <w:pStyle w:val="TOC2"/>
        <w:tabs>
          <w:tab w:val="left" w:pos="1941"/>
          <w:tab w:val="left" w:leader="dot" w:pos="9953"/>
        </w:tabs>
        <w:ind w:left="860" w:firstLine="0"/>
      </w:pPr>
      <w:r>
        <w:t>ЛАП област здравство….........................................................................................................34-35</w:t>
      </w:r>
    </w:p>
    <w:p w:rsidR="00750436" w:rsidRPr="00FC3867" w:rsidRDefault="00750436" w:rsidP="00582DF6">
      <w:pPr>
        <w:pStyle w:val="TOC2"/>
        <w:tabs>
          <w:tab w:val="left" w:pos="1941"/>
          <w:tab w:val="left" w:leader="dot" w:pos="9933"/>
        </w:tabs>
        <w:spacing w:before="1"/>
        <w:ind w:left="860" w:firstLine="0"/>
      </w:pPr>
      <w:r>
        <w:t>ЛАП област култура и информисање…................................................................................  35-36</w:t>
      </w:r>
    </w:p>
    <w:p w:rsidR="00750436" w:rsidRPr="00FC3867" w:rsidRDefault="00750436" w:rsidP="00582DF6">
      <w:pPr>
        <w:pStyle w:val="TOC2"/>
        <w:tabs>
          <w:tab w:val="left" w:pos="1941"/>
          <w:tab w:val="left" w:leader="dot" w:pos="9928"/>
        </w:tabs>
        <w:ind w:left="860" w:firstLine="0"/>
      </w:pPr>
      <w:hyperlink w:anchor="_TOC_250002" w:history="1">
        <w:r>
          <w:t>Успостављање структуре заспровођење ЛАП-а</w:t>
        </w:r>
        <w:r>
          <w:tab/>
          <w:t>..3</w:t>
        </w:r>
      </w:hyperlink>
      <w:r>
        <w:t>7</w:t>
      </w:r>
    </w:p>
    <w:p w:rsidR="00750436" w:rsidRPr="00FC3867" w:rsidRDefault="00750436" w:rsidP="00582DF6">
      <w:pPr>
        <w:pStyle w:val="TOC2"/>
        <w:tabs>
          <w:tab w:val="left" w:pos="1941"/>
          <w:tab w:val="left" w:leader="dot" w:pos="9919"/>
        </w:tabs>
        <w:ind w:left="860" w:firstLine="0"/>
      </w:pPr>
      <w:hyperlink w:anchor="_TOC_250001" w:history="1">
        <w:r>
          <w:t>Буџет...............................................................................................................................................3</w:t>
        </w:r>
      </w:hyperlink>
      <w:r>
        <w:t>8</w:t>
      </w:r>
    </w:p>
    <w:p w:rsidR="00750436" w:rsidRPr="005B6657" w:rsidRDefault="00750436" w:rsidP="00582DF6">
      <w:pPr>
        <w:pStyle w:val="TOC1"/>
        <w:spacing w:before="280"/>
        <w:ind w:right="521"/>
      </w:pPr>
      <w:r>
        <w:t>Одељак 7: МЕХАНИЗМ И ИМЛЕМЕНТАЦИЈЕ ЛОКАЛНОГ АКЦИОНОГ ПЛАНА ЗА ПОБОЉШАЊЕ ПОЛОЖАЈА РОМА И РОМКИЊА 2018 - 2021</w:t>
      </w:r>
    </w:p>
    <w:p w:rsidR="00750436" w:rsidRPr="002E46FB" w:rsidRDefault="00750436" w:rsidP="00582DF6">
      <w:pPr>
        <w:pStyle w:val="TOC2"/>
        <w:tabs>
          <w:tab w:val="left" w:pos="1941"/>
          <w:tab w:val="left" w:pos="7404"/>
          <w:tab w:val="left" w:leader="dot" w:pos="8109"/>
        </w:tabs>
        <w:spacing w:line="271" w:lineRule="exact"/>
        <w:ind w:left="860" w:firstLine="0"/>
      </w:pPr>
      <w:r>
        <w:t>Имплементатори ЛАП-а ..............................................................................................................39</w:t>
      </w:r>
    </w:p>
    <w:p w:rsidR="00750436" w:rsidRPr="002E46FB" w:rsidRDefault="00750436" w:rsidP="00582DF6">
      <w:pPr>
        <w:pStyle w:val="TOC2"/>
        <w:tabs>
          <w:tab w:val="left" w:pos="1941"/>
          <w:tab w:val="left" w:leader="dot" w:pos="9873"/>
        </w:tabs>
        <w:ind w:left="860" w:firstLine="0"/>
      </w:pPr>
      <w:r>
        <w:t>Обезбеђивање средстава заспровођење ЛАП-а</w:t>
      </w:r>
      <w:bookmarkStart w:id="0" w:name="_GoBack"/>
      <w:bookmarkEnd w:id="0"/>
      <w:r>
        <w:tab/>
        <w:t>..39</w:t>
      </w:r>
    </w:p>
    <w:p w:rsidR="00750436" w:rsidRPr="002E46FB" w:rsidRDefault="00750436" w:rsidP="00582DF6">
      <w:pPr>
        <w:pStyle w:val="TOC2"/>
        <w:tabs>
          <w:tab w:val="left" w:pos="1941"/>
          <w:tab w:val="left" w:leader="dot" w:pos="9962"/>
        </w:tabs>
        <w:spacing w:before="1"/>
        <w:ind w:left="860" w:firstLine="0"/>
      </w:pPr>
      <w:r>
        <w:t>Задатак Локалног савета за побољшање положаја Рома и Ромкиња</w:t>
      </w:r>
      <w:r>
        <w:tab/>
        <w:t>.39</w:t>
      </w:r>
    </w:p>
    <w:p w:rsidR="00750436" w:rsidRPr="002B65A0" w:rsidRDefault="00750436" w:rsidP="00582DF6">
      <w:pPr>
        <w:pStyle w:val="TOC2"/>
        <w:tabs>
          <w:tab w:val="left" w:pos="1941"/>
          <w:tab w:val="left" w:leader="dot" w:pos="9648"/>
        </w:tabs>
        <w:ind w:left="860" w:firstLine="0"/>
      </w:pPr>
      <w:r>
        <w:t>Задатак Комисије за избор пројеката за имплементацију ЛАП-а</w:t>
      </w:r>
      <w:r>
        <w:tab/>
        <w:t>......40</w:t>
      </w:r>
    </w:p>
    <w:p w:rsidR="00750436" w:rsidRDefault="00750436" w:rsidP="00582DF6">
      <w:pPr>
        <w:pStyle w:val="TOC2"/>
        <w:tabs>
          <w:tab w:val="left" w:pos="1941"/>
          <w:tab w:val="left" w:leader="dot" w:pos="9960"/>
        </w:tabs>
        <w:ind w:left="860" w:firstLine="0"/>
      </w:pPr>
      <w:hyperlink w:anchor="_TOC_250000" w:history="1">
        <w:r>
          <w:t>Праћење и евалуација</w:t>
        </w:r>
        <w:r>
          <w:tab/>
          <w:t>.4</w:t>
        </w:r>
      </w:hyperlink>
      <w:r>
        <w:t>1</w:t>
      </w:r>
    </w:p>
    <w:p w:rsidR="00750436" w:rsidRDefault="00750436" w:rsidP="00582DF6">
      <w:pPr>
        <w:sectPr w:rsidR="00750436">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tabs>
          <w:tab w:val="left" w:pos="10248"/>
        </w:tabs>
        <w:spacing w:before="60"/>
        <w:ind w:left="291"/>
        <w:jc w:val="both"/>
        <w:rPr>
          <w:b/>
          <w:sz w:val="28"/>
        </w:rPr>
      </w:pPr>
      <w:r>
        <w:rPr>
          <w:b/>
          <w:sz w:val="28"/>
          <w:shd w:val="clear" w:color="auto" w:fill="FCE9D9"/>
        </w:rPr>
        <w:t>У В ОД:</w:t>
      </w:r>
      <w:r>
        <w:rPr>
          <w:b/>
          <w:sz w:val="28"/>
          <w:shd w:val="clear" w:color="auto" w:fill="FCE9D9"/>
        </w:rPr>
        <w:tab/>
      </w:r>
    </w:p>
    <w:p w:rsidR="00750436" w:rsidRDefault="00750436" w:rsidP="00582DF6">
      <w:pPr>
        <w:pStyle w:val="BodyText"/>
        <w:spacing w:before="8"/>
        <w:rPr>
          <w:b/>
          <w:sz w:val="23"/>
        </w:rPr>
      </w:pPr>
    </w:p>
    <w:p w:rsidR="00750436" w:rsidRDefault="00750436" w:rsidP="00582DF6">
      <w:pPr>
        <w:pStyle w:val="BodyText"/>
        <w:spacing w:line="360" w:lineRule="auto"/>
        <w:ind w:left="320" w:right="566"/>
        <w:jc w:val="both"/>
      </w:pPr>
      <w:r>
        <w:t>Град Врање је, у складу са актуелним процесима који воде ка инклузији свих рањивих група становништва, донео одлуку о покретању процеса израде Локалнoг Акционог Плана (ЛАП) за побољшање положаја Рома и Ромкиња града Врања и Градске општине Врањска бања за период 2018 – 2021.године.</w:t>
      </w:r>
    </w:p>
    <w:p w:rsidR="00750436" w:rsidRPr="002B65A0" w:rsidRDefault="00750436" w:rsidP="00582DF6">
      <w:pPr>
        <w:pStyle w:val="BodyText"/>
        <w:spacing w:before="1"/>
      </w:pPr>
    </w:p>
    <w:p w:rsidR="00750436" w:rsidRDefault="00750436" w:rsidP="00582DF6">
      <w:pPr>
        <w:pStyle w:val="BodyText"/>
        <w:spacing w:line="360" w:lineRule="auto"/>
        <w:ind w:left="320" w:right="568"/>
        <w:jc w:val="both"/>
      </w:pPr>
      <w:r>
        <w:t>Један од основних разлога за то је стварање услова на националном и локалном нивоу за бољу социјалну укљученост, као и за смањење сиромаштва и сузбијање дискриминације Рома и Ромкиња, односно стварање услова за пун приступ остваривању људских права лица ромске националности.</w:t>
      </w:r>
    </w:p>
    <w:p w:rsidR="00750436" w:rsidRPr="002B65A0" w:rsidRDefault="00750436" w:rsidP="00582DF6">
      <w:pPr>
        <w:pStyle w:val="BodyText"/>
      </w:pPr>
    </w:p>
    <w:p w:rsidR="00750436" w:rsidRDefault="00750436" w:rsidP="00582DF6">
      <w:pPr>
        <w:pStyle w:val="BodyText"/>
        <w:spacing w:line="360" w:lineRule="auto"/>
        <w:ind w:left="320" w:right="567"/>
        <w:jc w:val="both"/>
      </w:pPr>
      <w:r>
        <w:t>Влада Републике Србије усвојила је Стратегију за социјално укључивање Рома и Ромкиња у Републици Србији за период од 2016. до 2025. године (у даљем тексту: Стратегија), закључком 05 број 90-1370/2016-1 на седници одржаној 3. марта 2016. године („Службени гласник РС”, број 26/2016). Стратегијом је одређено да ће њена примена бити обезбеђена усвајањем и спровођењем двогодишњих акционих планова. Акциони план за примену Стратегије за социјално укључивање Рома и Ромкиња у Републици Србији за период од 2016. до 2025.године усвојен је за период од 2017. до 2018.године на седници Владе одржаној 7.јуна 2017.године.</w:t>
      </w:r>
    </w:p>
    <w:p w:rsidR="00750436" w:rsidRPr="002B65A0" w:rsidRDefault="00750436" w:rsidP="00582DF6">
      <w:pPr>
        <w:pStyle w:val="BodyText"/>
      </w:pPr>
    </w:p>
    <w:p w:rsidR="00750436" w:rsidRDefault="00750436" w:rsidP="00582DF6">
      <w:pPr>
        <w:pStyle w:val="BodyText"/>
        <w:spacing w:before="1" w:line="360" w:lineRule="auto"/>
        <w:ind w:left="320" w:right="570"/>
        <w:jc w:val="both"/>
      </w:pPr>
      <w:r>
        <w:t>Поред тога, као важан механизам за спровођење Стратегије Влада Републике Србије је 3.марта 2017.године донела Одлуку о оснивању Координационог тела за праћење реализације Стратегије за социјално укључивање Рома и Ромкиња у Републици Србији за период од 2016. до 2025.године, на основу члана 25 став 1. Уредбе о начелима за унутрашње уређење и систематизацију радних места у министарствима, посебним организацијама и службана Владе (“Службени гласник РС”, бр. 81/07 – пречишћен текст, 69/08, 98/12 и 87/13).</w:t>
      </w:r>
    </w:p>
    <w:p w:rsidR="00750436" w:rsidRPr="002B65A0" w:rsidRDefault="00750436" w:rsidP="00582DF6">
      <w:pPr>
        <w:pStyle w:val="BodyText"/>
        <w:spacing w:before="11"/>
      </w:pPr>
    </w:p>
    <w:p w:rsidR="00750436" w:rsidRPr="002B65A0" w:rsidRDefault="00750436" w:rsidP="00582DF6">
      <w:pPr>
        <w:pStyle w:val="BodyText"/>
        <w:spacing w:line="360" w:lineRule="auto"/>
        <w:ind w:left="320" w:right="561"/>
        <w:jc w:val="both"/>
        <w:sectPr w:rsidR="00750436" w:rsidRPr="002B65A0">
          <w:pgSz w:w="11910" w:h="16840"/>
          <w:pgMar w:top="146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r>
        <w:t>Нова Стратегија се заснива на принципима инклузивности, децентрализације, рационалнизације, економичности и ефикасности, као и на јако значајној примени афирмативних мера. Национална стратегија се уклапа у друге постојеће стратегије које се већ имплементирају, и у том смислу је предвиђено да се мере друштвеног укључивања реализију кроз четири стратешке области: образовање, запошљавање, здравље и становање. Планирање мера на националном нивоу, подразумева важност подстицања услова да се негују етнички и културни идентитет заједнице, и да се обезбеди пуна равноправност унутар ромске заједнице.</w:t>
      </w:r>
    </w:p>
    <w:p w:rsidR="00750436" w:rsidRDefault="00750436" w:rsidP="00582DF6">
      <w:pPr>
        <w:pStyle w:val="BodyText"/>
        <w:spacing w:line="360" w:lineRule="auto"/>
        <w:ind w:right="572"/>
        <w:rPr>
          <w:lang w:val="sr-Cyrl-CS"/>
        </w:rPr>
      </w:pPr>
      <w:r>
        <w:tab/>
        <w:t>Град Врање је због горе поменутих усвојених докумената,</w:t>
      </w:r>
      <w:r>
        <w:rPr>
          <w:lang w:val="sr-Cyrl-CS"/>
        </w:rPr>
        <w:t xml:space="preserve"> а као наставак добре политике коју је Град Врање у претходном периоду водио на инклузији Рома, одлучио да </w:t>
      </w:r>
      <w:r w:rsidRPr="00EA2B19">
        <w:rPr>
          <w:lang w:val="sr-Cyrl-CS"/>
        </w:rPr>
        <w:t xml:space="preserve"> покре</w:t>
      </w:r>
      <w:r>
        <w:rPr>
          <w:lang w:val="sr-Cyrl-CS"/>
        </w:rPr>
        <w:t xml:space="preserve">не процес </w:t>
      </w:r>
    </w:p>
    <w:p w:rsidR="00750436" w:rsidRPr="00EA2B19" w:rsidRDefault="00750436" w:rsidP="009D483D">
      <w:pPr>
        <w:pStyle w:val="BodyText"/>
        <w:spacing w:line="360" w:lineRule="auto"/>
        <w:ind w:right="572"/>
        <w:rPr>
          <w:lang w:val="sr-Cyrl-CS"/>
        </w:rPr>
      </w:pPr>
      <w:r w:rsidRPr="00EA2B19">
        <w:rPr>
          <w:lang w:val="sr-Cyrl-CS"/>
        </w:rPr>
        <w:t>израде ЛАП-а и самим тим обезбедио усаглашавање</w:t>
      </w:r>
      <w:r>
        <w:rPr>
          <w:lang w:val="sr-Cyrl-CS"/>
        </w:rPr>
        <w:t xml:space="preserve"> и праћење примене мера како на,</w:t>
      </w:r>
      <w:r w:rsidRPr="00EA2B19">
        <w:rPr>
          <w:lang w:val="sr-Cyrl-CS"/>
        </w:rPr>
        <w:t>националном, тако и на локалном нивоу.</w:t>
      </w:r>
    </w:p>
    <w:p w:rsidR="00750436" w:rsidRPr="00EA2B19" w:rsidRDefault="00750436" w:rsidP="00582DF6">
      <w:pPr>
        <w:pStyle w:val="BodyText"/>
        <w:rPr>
          <w:lang w:val="sr-Cyrl-CS"/>
        </w:rPr>
      </w:pPr>
    </w:p>
    <w:p w:rsidR="00750436" w:rsidRDefault="00750436" w:rsidP="00582DF6">
      <w:pPr>
        <w:pStyle w:val="BodyText"/>
        <w:spacing w:line="360" w:lineRule="auto"/>
        <w:ind w:left="320" w:right="565"/>
        <w:jc w:val="both"/>
      </w:pPr>
      <w:r>
        <w:tab/>
        <w:t>Са циљем побољшања положаја Рома и Ромкиња, а у складу са препорукама Владе Републике Србије датим у Стратегији, локална самоуправа Града Врања је у 2016. године покренула процес израде Локалног акционог плана за побољшање положаја Рома и Ромкиња. Градоначелник града Врања донео је Решење о образовању Комисије за израду Локалног акционог плана за побољшање положаја Рома и Ромкиња града Врања и Градске општине Врањска Бања, 06.10.2016. године.</w:t>
      </w:r>
    </w:p>
    <w:p w:rsidR="00750436" w:rsidRPr="002B65A0" w:rsidRDefault="00750436" w:rsidP="00582DF6">
      <w:pPr>
        <w:pStyle w:val="BodyText"/>
        <w:spacing w:before="6"/>
      </w:pPr>
    </w:p>
    <w:p w:rsidR="00750436" w:rsidRPr="002B65A0" w:rsidRDefault="00750436" w:rsidP="00582DF6">
      <w:pPr>
        <w:spacing w:before="1" w:line="360" w:lineRule="auto"/>
        <w:ind w:left="320" w:right="567"/>
        <w:jc w:val="both"/>
        <w:rPr>
          <w:sz w:val="24"/>
        </w:rPr>
      </w:pPr>
      <w:r>
        <w:rPr>
          <w:b/>
          <w:sz w:val="24"/>
        </w:rPr>
        <w:tab/>
        <w:t xml:space="preserve">Документ Локалног акционог план за побољшање положаја Рома и Ромкиња града Врања и Градске општине Врањска Бања за период од 2018. до 2021. Године </w:t>
      </w:r>
      <w:r>
        <w:rPr>
          <w:sz w:val="24"/>
        </w:rPr>
        <w:t>(ЛАП) представља документ који је урадила Комисија за израду Локалног акционог плана за која је именована решењем број. 06-168/2016-04 и коју су чинили представници града и других заинтересованих страна.</w:t>
      </w:r>
    </w:p>
    <w:p w:rsidR="00750436" w:rsidRPr="002B65A0" w:rsidRDefault="00750436" w:rsidP="00582DF6">
      <w:pPr>
        <w:pStyle w:val="BodyText"/>
      </w:pPr>
    </w:p>
    <w:p w:rsidR="00750436" w:rsidRDefault="00750436" w:rsidP="00582DF6">
      <w:pPr>
        <w:pStyle w:val="BodyText"/>
        <w:spacing w:line="360" w:lineRule="auto"/>
        <w:ind w:left="320" w:right="568"/>
        <w:jc w:val="both"/>
      </w:pPr>
      <w:r>
        <w:tab/>
        <w:t>Задатак Комисије је био да уради систематску и поуздану анализу новоусвојених докумената на националном нову, као и анализу потреба циљних група, и на основу тога предложе Скупштини града Врања доношење Локалног акционог плана за побољшање положаја Рома и Ромкиња града Врања и Градске општине Врањска Бања за период 2018. – 2021.године.</w:t>
      </w:r>
    </w:p>
    <w:p w:rsidR="00750436" w:rsidRDefault="00750436" w:rsidP="00582DF6">
      <w:pPr>
        <w:spacing w:line="360" w:lineRule="auto"/>
        <w:jc w:val="both"/>
        <w:sectPr w:rsidR="00750436">
          <w:pgSz w:w="11910" w:h="16840"/>
          <w:pgMar w:top="158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Pr="00095DD5" w:rsidRDefault="00750436" w:rsidP="00582DF6">
      <w:pPr>
        <w:pStyle w:val="BodyText"/>
        <w:spacing w:before="77" w:line="360" w:lineRule="auto"/>
        <w:ind w:left="320" w:right="565"/>
        <w:jc w:val="both"/>
        <w:rPr>
          <w:lang w:val="sr-Cyrl-CS"/>
        </w:rPr>
      </w:pPr>
      <w:r>
        <w:tab/>
        <w:t>Град Врање</w:t>
      </w:r>
      <w:r>
        <w:rPr>
          <w:lang w:val="sr-Cyrl-CS"/>
        </w:rPr>
        <w:t xml:space="preserve"> у наставку добре политике коју је водио у претходном периоду, а нарочито након отварања Канцеларије за остваривање и заштиту  личних и колективних права ромске националне мањине, 2005. године,</w:t>
      </w:r>
      <w:r w:rsidRPr="00095DD5">
        <w:rPr>
          <w:lang w:val="sr-Cyrl-CS"/>
        </w:rPr>
        <w:t xml:space="preserve"> кроз овај напор показао да препознаје проблеме ромске популације, нарочито деце ромске националности и у складу с могућностима да</w:t>
      </w:r>
      <w:r>
        <w:rPr>
          <w:lang w:val="sr-Cyrl-CS"/>
        </w:rPr>
        <w:t xml:space="preserve"> </w:t>
      </w:r>
      <w:r w:rsidRPr="00095DD5">
        <w:rPr>
          <w:lang w:val="sr-Cyrl-CS"/>
        </w:rPr>
        <w:t>је сваку врсту подршке и помоћи да се превазиђу или бар умање. Град подржава напоре државе у вези са образовном и сваком другом инклузијом Рома и Ромкиња. Такође, с обзиром на опште и све веће сиромаштво Град Врање, као и друге локалне самоуправе у Републици Србији, принуђен је да расположива средства користи за ублажавање егзистенцијалних проблема свих грађана који су у стању потребе.</w:t>
      </w:r>
    </w:p>
    <w:p w:rsidR="00750436" w:rsidRPr="00095DD5" w:rsidRDefault="00750436" w:rsidP="00582DF6">
      <w:pPr>
        <w:pStyle w:val="BodyText"/>
        <w:spacing w:before="1"/>
        <w:rPr>
          <w:lang w:val="sr-Cyrl-CS"/>
        </w:rPr>
      </w:pPr>
    </w:p>
    <w:p w:rsidR="00750436" w:rsidRPr="00095DD5" w:rsidRDefault="00750436" w:rsidP="00582DF6">
      <w:pPr>
        <w:pStyle w:val="BodyText"/>
        <w:spacing w:line="360" w:lineRule="auto"/>
        <w:ind w:left="320" w:right="562"/>
        <w:jc w:val="both"/>
        <w:rPr>
          <w:lang w:val="sr-Cyrl-CS"/>
        </w:rPr>
      </w:pPr>
      <w:r>
        <w:rPr>
          <w:lang w:val="sr-Cyrl-CS"/>
        </w:rPr>
        <w:tab/>
      </w:r>
      <w:r w:rsidRPr="00095DD5">
        <w:rPr>
          <w:lang w:val="sr-Cyrl-CS"/>
        </w:rPr>
        <w:t>Израдом Локалног Акционог Плана стварају се могућности за унапређење положаја Рома и Ромкиња, у складу са идентификованим потребама корисника, на основу доброг познавања и дефинисања приоритетних потреба. С обзиром на ограничена буџетска средства којима Град Врање располаже, потребно је јасно и прецизно утврдити приоритете деловања и усмерити активности ка дефинисаним мерама.</w:t>
      </w:r>
    </w:p>
    <w:p w:rsidR="00750436" w:rsidRPr="00095DD5" w:rsidRDefault="00750436" w:rsidP="00582DF6">
      <w:pPr>
        <w:pStyle w:val="BodyText"/>
        <w:rPr>
          <w:lang w:val="sr-Cyrl-CS"/>
        </w:rPr>
      </w:pPr>
    </w:p>
    <w:p w:rsidR="00750436" w:rsidRPr="00095DD5" w:rsidRDefault="00750436" w:rsidP="00582DF6">
      <w:pPr>
        <w:pStyle w:val="BodyText"/>
        <w:spacing w:line="360" w:lineRule="auto"/>
        <w:ind w:left="320" w:right="568"/>
        <w:jc w:val="both"/>
        <w:rPr>
          <w:lang w:val="sr-Cyrl-CS"/>
        </w:rPr>
      </w:pPr>
      <w:r>
        <w:rPr>
          <w:lang w:val="sr-Cyrl-CS"/>
        </w:rPr>
        <w:tab/>
      </w:r>
      <w:r w:rsidRPr="00095DD5">
        <w:rPr>
          <w:lang w:val="sr-Cyrl-CS"/>
        </w:rPr>
        <w:t>Локални Акциони План је направљен према досадашњим искуствима, актуелним подацима и приоритетима, који су дефинисани у времену његовог доношења, али у његовој реализацији могуће је мењати поједине сегменте и прилагођавати их потребама грађана, јер Локални Акциони План представља развојни документ и сходно томе могуће га је допуњавати и ревидирати током имплеметације.</w:t>
      </w:r>
    </w:p>
    <w:p w:rsidR="00750436" w:rsidRPr="00095DD5" w:rsidRDefault="00750436" w:rsidP="00582DF6">
      <w:pPr>
        <w:pStyle w:val="BodyText"/>
        <w:spacing w:before="2"/>
        <w:rPr>
          <w:b/>
          <w:sz w:val="20"/>
          <w:lang w:val="sr-Cyrl-CS"/>
        </w:rPr>
      </w:pPr>
    </w:p>
    <w:p w:rsidR="00750436" w:rsidRPr="00095DD5" w:rsidRDefault="00750436" w:rsidP="00582DF6">
      <w:pPr>
        <w:spacing w:before="90" w:line="360" w:lineRule="auto"/>
        <w:ind w:left="320" w:right="564"/>
        <w:jc w:val="both"/>
        <w:rPr>
          <w:sz w:val="24"/>
          <w:lang w:val="sr-Cyrl-CS"/>
        </w:rPr>
      </w:pPr>
      <w:r w:rsidRPr="00095DD5">
        <w:rPr>
          <w:sz w:val="24"/>
          <w:lang w:val="sr-Cyrl-CS"/>
        </w:rPr>
        <w:t>Остали актери укључени у сам процес локалног акционог планирања су били: представници/це различитих институција, организација и група, укључујући и групе потенцијалних корисника/ца, који су повремено учествовали у консултативном процесу.</w:t>
      </w:r>
    </w:p>
    <w:p w:rsidR="00750436" w:rsidRPr="00095DD5" w:rsidRDefault="00750436" w:rsidP="00582DF6">
      <w:pPr>
        <w:spacing w:line="360" w:lineRule="auto"/>
        <w:jc w:val="both"/>
        <w:rPr>
          <w:sz w:val="24"/>
          <w:lang w:val="sr-Cyrl-CS"/>
        </w:rPr>
        <w:sectPr w:rsidR="00750436" w:rsidRPr="00095DD5">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tabs>
          <w:tab w:val="left" w:pos="10248"/>
        </w:tabs>
        <w:spacing w:before="60"/>
        <w:ind w:left="291"/>
        <w:rPr>
          <w:b/>
          <w:sz w:val="28"/>
        </w:rPr>
      </w:pPr>
      <w:r>
        <w:rPr>
          <w:b/>
          <w:sz w:val="28"/>
          <w:shd w:val="clear" w:color="auto" w:fill="FCE9D9"/>
        </w:rPr>
        <w:t>Одељак 1: ИНСТИТУЦИОНАЛНИ ОКВИР</w:t>
      </w:r>
      <w:r>
        <w:rPr>
          <w:b/>
          <w:sz w:val="28"/>
          <w:shd w:val="clear" w:color="auto" w:fill="FCE9D9"/>
        </w:rPr>
        <w:tab/>
      </w:r>
    </w:p>
    <w:p w:rsidR="00750436" w:rsidRDefault="00750436" w:rsidP="00582DF6">
      <w:pPr>
        <w:pStyle w:val="BodyText"/>
        <w:rPr>
          <w:b/>
          <w:sz w:val="30"/>
        </w:rPr>
      </w:pPr>
    </w:p>
    <w:p w:rsidR="00750436" w:rsidRDefault="00750436" w:rsidP="00582DF6">
      <w:pPr>
        <w:pStyle w:val="Heading4"/>
        <w:numPr>
          <w:ilvl w:val="1"/>
          <w:numId w:val="16"/>
        </w:numPr>
        <w:tabs>
          <w:tab w:val="left" w:pos="861"/>
        </w:tabs>
        <w:spacing w:before="208" w:line="360" w:lineRule="auto"/>
        <w:ind w:right="565"/>
        <w:jc w:val="both"/>
      </w:pPr>
      <w:bookmarkStart w:id="1" w:name="_TOC_250013"/>
      <w:r>
        <w:t>Локални Акциони План за побољшање положаја Рома и Ромкиња града Врања и Градске општине Врањска Бања – основни</w:t>
      </w:r>
      <w:bookmarkEnd w:id="1"/>
      <w:r>
        <w:t xml:space="preserve"> појмови</w:t>
      </w:r>
    </w:p>
    <w:p w:rsidR="00750436" w:rsidRDefault="00750436" w:rsidP="00582DF6">
      <w:pPr>
        <w:pStyle w:val="BodyText"/>
        <w:spacing w:before="8"/>
        <w:rPr>
          <w:b/>
          <w:sz w:val="35"/>
        </w:rPr>
      </w:pPr>
    </w:p>
    <w:p w:rsidR="00750436" w:rsidRDefault="00750436" w:rsidP="00582DF6">
      <w:pPr>
        <w:pStyle w:val="BodyText"/>
        <w:spacing w:line="360" w:lineRule="auto"/>
        <w:ind w:left="320" w:right="569"/>
        <w:jc w:val="both"/>
      </w:pPr>
      <w:r>
        <w:tab/>
        <w:t>ЛАП као званични документ локалне самоуправе дефинише правце деловања у области унапређења процеса образовања, запошљавања, становања, здравља, културе и информисања Рома и Ромкиња, конкретне мере и активности којима би се побољшао садашњи неповољан положај у ове четири области, као и јасне механизме помоћу којих се може пратити остваривање постављених циљева.</w:t>
      </w:r>
    </w:p>
    <w:p w:rsidR="00750436" w:rsidRDefault="00750436" w:rsidP="00582DF6">
      <w:pPr>
        <w:pStyle w:val="BodyText"/>
        <w:spacing w:before="10"/>
        <w:rPr>
          <w:sz w:val="35"/>
        </w:rPr>
      </w:pPr>
    </w:p>
    <w:p w:rsidR="00750436" w:rsidRDefault="00750436" w:rsidP="00582DF6">
      <w:pPr>
        <w:pStyle w:val="BodyText"/>
        <w:spacing w:line="360" w:lineRule="auto"/>
        <w:ind w:left="320" w:right="565"/>
        <w:jc w:val="both"/>
      </w:pPr>
      <w:r>
        <w:tab/>
        <w:t>Реч је о документу који садржи план конкретних мера и активности намењених Ромима и Ромкињама, а који су прихваћени од стране локалних органа власти. Како би се план спровео у праксиу, неопходно је у буџетима локалних самоуправа</w:t>
      </w:r>
      <w:r>
        <w:rPr>
          <w:lang w:val="sr-Cyrl-CS"/>
        </w:rPr>
        <w:t xml:space="preserve"> као и код донатора </w:t>
      </w:r>
      <w:r>
        <w:t>обезбедити средства за њихову имплементацију.</w:t>
      </w:r>
    </w:p>
    <w:p w:rsidR="00750436" w:rsidRDefault="00750436" w:rsidP="00582DF6">
      <w:pPr>
        <w:pStyle w:val="BodyText"/>
        <w:spacing w:before="2"/>
        <w:rPr>
          <w:sz w:val="36"/>
        </w:rPr>
      </w:pPr>
    </w:p>
    <w:p w:rsidR="00750436" w:rsidRDefault="00750436" w:rsidP="00582DF6">
      <w:pPr>
        <w:pStyle w:val="BodyText"/>
        <w:spacing w:line="360" w:lineRule="auto"/>
        <w:ind w:left="320" w:right="569"/>
        <w:jc w:val="both"/>
      </w:pPr>
      <w:r>
        <w:tab/>
        <w:t>Локални Акциони План за побољшање положаја Рома и Ромкиња стога представља планско и дугорочно решавање проблема, који су препознати као решиви од стране актера.</w:t>
      </w:r>
    </w:p>
    <w:p w:rsidR="00750436" w:rsidRDefault="00750436" w:rsidP="00582DF6">
      <w:pPr>
        <w:pStyle w:val="BodyText"/>
        <w:spacing w:before="3"/>
        <w:rPr>
          <w:sz w:val="36"/>
        </w:rPr>
      </w:pPr>
    </w:p>
    <w:p w:rsidR="00750436" w:rsidRDefault="00750436" w:rsidP="00582DF6">
      <w:pPr>
        <w:pStyle w:val="Heading4"/>
        <w:numPr>
          <w:ilvl w:val="1"/>
          <w:numId w:val="16"/>
        </w:numPr>
        <w:tabs>
          <w:tab w:val="left" w:pos="1041"/>
        </w:tabs>
        <w:spacing w:before="1" w:line="360" w:lineRule="auto"/>
        <w:ind w:left="1040" w:right="1755" w:hanging="720"/>
      </w:pPr>
      <w:r>
        <w:t>Документи који представљају упориште ЛАП-а за побољшање положаја Рома</w:t>
      </w:r>
    </w:p>
    <w:p w:rsidR="00750436" w:rsidRDefault="00750436" w:rsidP="00582DF6">
      <w:pPr>
        <w:pStyle w:val="Heading4"/>
        <w:numPr>
          <w:ilvl w:val="1"/>
          <w:numId w:val="16"/>
        </w:numPr>
        <w:tabs>
          <w:tab w:val="left" w:pos="1041"/>
        </w:tabs>
        <w:spacing w:before="1" w:line="360" w:lineRule="auto"/>
        <w:ind w:left="1040" w:right="1755" w:hanging="720"/>
      </w:pPr>
      <w:r>
        <w:t>и Ромкиња града Врања и Градске општине ВрањскаБања</w:t>
      </w:r>
    </w:p>
    <w:p w:rsidR="00750436" w:rsidRDefault="00750436" w:rsidP="00582DF6">
      <w:pPr>
        <w:pStyle w:val="BodyText"/>
        <w:spacing w:before="8"/>
        <w:rPr>
          <w:b/>
          <w:sz w:val="35"/>
        </w:rPr>
      </w:pPr>
    </w:p>
    <w:p w:rsidR="00750436" w:rsidRDefault="00750436" w:rsidP="00582DF6">
      <w:pPr>
        <w:pStyle w:val="BodyText"/>
        <w:spacing w:line="360" w:lineRule="auto"/>
        <w:ind w:left="320" w:right="567"/>
        <w:jc w:val="both"/>
      </w:pPr>
      <w:r>
        <w:tab/>
        <w:t>Основа за израду ЛАП-а за побољшање положаја Рома и Ромкиња града Врања и Градске општине Врањска Бања су следећи документи:</w:t>
      </w:r>
    </w:p>
    <w:p w:rsidR="00750436" w:rsidRPr="00AD0389" w:rsidRDefault="00750436" w:rsidP="00582DF6">
      <w:pPr>
        <w:pStyle w:val="ListParagraph"/>
        <w:numPr>
          <w:ilvl w:val="0"/>
          <w:numId w:val="15"/>
        </w:numPr>
        <w:tabs>
          <w:tab w:val="left" w:pos="861"/>
        </w:tabs>
        <w:spacing w:line="350" w:lineRule="auto"/>
        <w:ind w:right="575" w:firstLine="0"/>
        <w:jc w:val="both"/>
        <w:rPr>
          <w:sz w:val="24"/>
        </w:rPr>
      </w:pPr>
      <w:r>
        <w:rPr>
          <w:sz w:val="24"/>
        </w:rPr>
        <w:t xml:space="preserve">Стартегија за социјално укључивање Рома и Ромкиња у Републици Србији за период од </w:t>
      </w:r>
    </w:p>
    <w:p w:rsidR="00750436" w:rsidRPr="00EA2B19" w:rsidRDefault="00750436" w:rsidP="00582DF6">
      <w:pPr>
        <w:tabs>
          <w:tab w:val="left" w:pos="861"/>
        </w:tabs>
        <w:spacing w:line="350" w:lineRule="auto"/>
        <w:ind w:left="320" w:right="575"/>
        <w:jc w:val="both"/>
        <w:rPr>
          <w:sz w:val="24"/>
        </w:rPr>
      </w:pPr>
      <w:r w:rsidRPr="00EA2B19">
        <w:rPr>
          <w:sz w:val="24"/>
        </w:rPr>
        <w:t>2016.-2025.године</w:t>
      </w:r>
    </w:p>
    <w:p w:rsidR="00750436" w:rsidRDefault="00750436" w:rsidP="00582DF6">
      <w:pPr>
        <w:pStyle w:val="ListParagraph"/>
        <w:numPr>
          <w:ilvl w:val="0"/>
          <w:numId w:val="15"/>
        </w:numPr>
        <w:tabs>
          <w:tab w:val="left" w:pos="861"/>
        </w:tabs>
        <w:spacing w:line="352" w:lineRule="auto"/>
        <w:ind w:right="573" w:firstLine="0"/>
        <w:jc w:val="both"/>
        <w:rPr>
          <w:sz w:val="24"/>
        </w:rPr>
      </w:pPr>
      <w:r>
        <w:rPr>
          <w:sz w:val="24"/>
        </w:rPr>
        <w:t>Акциони план за примену Стратегије за социјално укључивање Рома и Ромкиња у</w:t>
      </w:r>
    </w:p>
    <w:p w:rsidR="00750436" w:rsidRPr="00EA2B19" w:rsidRDefault="00750436" w:rsidP="00582DF6">
      <w:pPr>
        <w:tabs>
          <w:tab w:val="left" w:pos="861"/>
        </w:tabs>
        <w:spacing w:line="352" w:lineRule="auto"/>
        <w:ind w:left="320" w:right="573"/>
        <w:jc w:val="both"/>
        <w:rPr>
          <w:sz w:val="24"/>
        </w:rPr>
      </w:pPr>
      <w:r w:rsidRPr="00EA2B19">
        <w:rPr>
          <w:sz w:val="24"/>
        </w:rPr>
        <w:t>Републици Србији за период од 2016. до 2025.године - од 2017. До</w:t>
      </w:r>
      <w:r>
        <w:rPr>
          <w:sz w:val="24"/>
        </w:rPr>
        <w:t xml:space="preserve"> </w:t>
      </w:r>
      <w:r w:rsidRPr="00EA2B19">
        <w:rPr>
          <w:sz w:val="24"/>
        </w:rPr>
        <w:t>2018.године</w:t>
      </w:r>
    </w:p>
    <w:p w:rsidR="00750436" w:rsidRDefault="00750436" w:rsidP="00582DF6">
      <w:pPr>
        <w:pStyle w:val="ListParagraph"/>
        <w:numPr>
          <w:ilvl w:val="0"/>
          <w:numId w:val="15"/>
        </w:numPr>
        <w:tabs>
          <w:tab w:val="left" w:pos="861"/>
        </w:tabs>
        <w:spacing w:line="352" w:lineRule="auto"/>
        <w:ind w:right="571" w:firstLine="0"/>
        <w:jc w:val="both"/>
        <w:rPr>
          <w:sz w:val="24"/>
        </w:rPr>
      </w:pPr>
      <w:hyperlink r:id="rId9">
        <w:r>
          <w:rPr>
            <w:sz w:val="24"/>
          </w:rPr>
          <w:t>Извештај о спровођењу Стратегије за социјално укључивање Рома и Ромкиња у</w:t>
        </w:r>
      </w:hyperlink>
      <w:r>
        <w:fldChar w:fldCharType="begin"/>
      </w:r>
      <w:r>
        <w:instrText xml:space="preserve"> HYPERLINK "http://www.minrzs.gov.rs/files/2016_godina/2017/Romi_akcioni_plan/%D0%98%D0%B7%D0%B2%D0%B5%D1%88%D1%82%D0%B0%D1%98_%D0%BE_%D1%81%D0%BF%D1%80%D0%BE%D0%B2%D0%BE%D1%92%D0%B5%D1%9A%D1%83_%D0%A1%D1%82%D1%80%D0%B0%D1%82%D0%B5%D0%B3%D0%B8%D1%98%D0%B5_%D0%B7%D0%B0_%D1%81%D0%BE%D1%86%D0%B8%D1%98%D0%B0%D0%BB%D0%BD%D0%BE_%D1%83%D0%BA%D1%99%D1%83%D1%87%D0%B8%D0%B2%D0%B0%D1%9A%D0%B5_%D0%A0%D0%BE%D0%BC%D0%B0_%D0%B8_%D0%A0%D0%BE%D0%BC%D0%BA%D0%B8%D1%9A%D0%B0_%D1%83_%D0%A0%D0%B5%D0%BF%D1%83%D0%B1%D0%BB%D0%B8%D1%86%D0%B8_%D0%A1%D1%80%D0%B1%D0%B8%D1%98%D0%B8_2016-2025._%D1%83_2016._%D0%B3%D0%BE%D0%B4%D0%B8%D0%BD%D0%B8.pdf" \h </w:instrText>
      </w:r>
      <w:r>
        <w:fldChar w:fldCharType="separate"/>
      </w:r>
    </w:p>
    <w:p w:rsidR="00750436" w:rsidRPr="00EA2B19" w:rsidRDefault="00750436" w:rsidP="00582DF6">
      <w:pPr>
        <w:pStyle w:val="ListParagraph"/>
        <w:tabs>
          <w:tab w:val="left" w:pos="861"/>
        </w:tabs>
        <w:spacing w:line="352" w:lineRule="auto"/>
        <w:ind w:left="320" w:right="571" w:firstLine="0"/>
        <w:jc w:val="both"/>
        <w:rPr>
          <w:sz w:val="24"/>
        </w:rPr>
      </w:pPr>
      <w:r>
        <w:rPr>
          <w:sz w:val="24"/>
        </w:rPr>
        <w:t xml:space="preserve">Републици </w:t>
      </w:r>
      <w:r w:rsidRPr="00EA2B19">
        <w:rPr>
          <w:sz w:val="24"/>
        </w:rPr>
        <w:t>Србији 2016-2025, у 2016.години</w:t>
      </w:r>
      <w:r>
        <w:fldChar w:fldCharType="end"/>
      </w:r>
    </w:p>
    <w:p w:rsidR="00750436" w:rsidRDefault="00750436" w:rsidP="00582DF6">
      <w:pPr>
        <w:pStyle w:val="ListParagraph"/>
        <w:numPr>
          <w:ilvl w:val="0"/>
          <w:numId w:val="15"/>
        </w:numPr>
        <w:tabs>
          <w:tab w:val="left" w:pos="861"/>
        </w:tabs>
        <w:ind w:firstLine="0"/>
        <w:rPr>
          <w:sz w:val="24"/>
        </w:rPr>
      </w:pPr>
      <w:r>
        <w:rPr>
          <w:sz w:val="24"/>
        </w:rPr>
        <w:t>Стратешки план развоја Града Врања</w:t>
      </w:r>
    </w:p>
    <w:p w:rsidR="00750436" w:rsidRDefault="00750436" w:rsidP="00582DF6">
      <w:pPr>
        <w:pStyle w:val="ListParagraph"/>
        <w:tabs>
          <w:tab w:val="left" w:pos="861"/>
        </w:tabs>
        <w:ind w:left="320" w:firstLine="0"/>
        <w:rPr>
          <w:sz w:val="24"/>
        </w:rPr>
      </w:pPr>
    </w:p>
    <w:p w:rsidR="00750436" w:rsidRDefault="00750436" w:rsidP="00582DF6">
      <w:pPr>
        <w:pStyle w:val="ListParagraph"/>
        <w:numPr>
          <w:ilvl w:val="0"/>
          <w:numId w:val="15"/>
        </w:numPr>
        <w:tabs>
          <w:tab w:val="left" w:pos="861"/>
        </w:tabs>
        <w:spacing w:line="352" w:lineRule="auto"/>
        <w:ind w:right="572" w:firstLine="0"/>
        <w:jc w:val="both"/>
        <w:rPr>
          <w:sz w:val="24"/>
        </w:rPr>
      </w:pPr>
      <w:r>
        <w:rPr>
          <w:sz w:val="24"/>
        </w:rPr>
        <w:t>Извештај о имплементацији Оперативних закључака са Семинара о социјалном</w:t>
      </w:r>
    </w:p>
    <w:p w:rsidR="00750436" w:rsidRPr="003E3270" w:rsidRDefault="00750436" w:rsidP="00582DF6">
      <w:pPr>
        <w:tabs>
          <w:tab w:val="left" w:pos="861"/>
        </w:tabs>
        <w:spacing w:line="352" w:lineRule="auto"/>
        <w:ind w:left="320" w:right="572"/>
        <w:jc w:val="both"/>
        <w:rPr>
          <w:sz w:val="24"/>
        </w:rPr>
      </w:pPr>
      <w:r w:rsidRPr="00EA2B19">
        <w:rPr>
          <w:sz w:val="24"/>
        </w:rPr>
        <w:t>укључивању Рома и Ромкиња у</w:t>
      </w:r>
      <w:r>
        <w:rPr>
          <w:sz w:val="24"/>
        </w:rPr>
        <w:t xml:space="preserve"> </w:t>
      </w:r>
      <w:r w:rsidRPr="00EA2B19">
        <w:rPr>
          <w:sz w:val="24"/>
        </w:rPr>
        <w:t>РС</w:t>
      </w:r>
      <w:r>
        <w:rPr>
          <w:sz w:val="24"/>
        </w:rPr>
        <w:t>.</w:t>
      </w:r>
    </w:p>
    <w:p w:rsidR="00750436" w:rsidRDefault="00750436" w:rsidP="00582DF6">
      <w:pPr>
        <w:spacing w:before="120" w:line="352" w:lineRule="auto"/>
        <w:jc w:val="both"/>
        <w:rPr>
          <w:sz w:val="24"/>
        </w:rPr>
        <w:sectPr w:rsidR="00750436">
          <w:pgSz w:w="11910" w:h="16840"/>
          <w:pgMar w:top="146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Pr="00AD0389" w:rsidRDefault="00750436" w:rsidP="00582DF6">
      <w:pPr>
        <w:pStyle w:val="BodyText"/>
        <w:spacing w:before="77"/>
        <w:ind w:left="320"/>
        <w:rPr>
          <w:b/>
        </w:rPr>
      </w:pPr>
      <w:r w:rsidRPr="00AD0389">
        <w:rPr>
          <w:b/>
        </w:rPr>
        <w:t>Оквир за израду ЛАП -а поред домаћих представљају и међународни документи:</w:t>
      </w:r>
    </w:p>
    <w:p w:rsidR="00750436" w:rsidRPr="00AD0389" w:rsidRDefault="00750436" w:rsidP="00582DF6">
      <w:pPr>
        <w:pStyle w:val="Heading4"/>
        <w:spacing w:before="141"/>
      </w:pPr>
      <w:r w:rsidRPr="00AD0389">
        <w:t>Међународни уговори</w:t>
      </w:r>
    </w:p>
    <w:p w:rsidR="00750436" w:rsidRDefault="00750436" w:rsidP="00582DF6">
      <w:pPr>
        <w:pStyle w:val="ListParagraph"/>
        <w:numPr>
          <w:ilvl w:val="0"/>
          <w:numId w:val="23"/>
        </w:numPr>
        <w:tabs>
          <w:tab w:val="left" w:pos="861"/>
        </w:tabs>
        <w:spacing w:before="135"/>
        <w:rPr>
          <w:sz w:val="24"/>
        </w:rPr>
      </w:pPr>
      <w:r>
        <w:rPr>
          <w:sz w:val="24"/>
        </w:rPr>
        <w:t>Оквирна Конвенција Савета Европе за заштититу националних мањина;</w:t>
      </w:r>
    </w:p>
    <w:p w:rsidR="00750436" w:rsidRDefault="00750436" w:rsidP="00582DF6">
      <w:pPr>
        <w:pStyle w:val="ListParagraph"/>
        <w:numPr>
          <w:ilvl w:val="0"/>
          <w:numId w:val="23"/>
        </w:numPr>
        <w:tabs>
          <w:tab w:val="left" w:pos="861"/>
        </w:tabs>
        <w:spacing w:before="137"/>
        <w:rPr>
          <w:sz w:val="24"/>
        </w:rPr>
      </w:pPr>
      <w:r>
        <w:rPr>
          <w:sz w:val="24"/>
        </w:rPr>
        <w:t>Европска повеља о регионалним и мањинским  језицима;</w:t>
      </w:r>
    </w:p>
    <w:p w:rsidR="00750436" w:rsidRDefault="00750436" w:rsidP="00582DF6">
      <w:pPr>
        <w:pStyle w:val="ListParagraph"/>
        <w:numPr>
          <w:ilvl w:val="0"/>
          <w:numId w:val="23"/>
        </w:numPr>
        <w:tabs>
          <w:tab w:val="left" w:pos="861"/>
        </w:tabs>
        <w:spacing w:before="139"/>
        <w:rPr>
          <w:sz w:val="24"/>
        </w:rPr>
      </w:pPr>
      <w:r>
        <w:rPr>
          <w:sz w:val="24"/>
        </w:rPr>
        <w:t>Универзална декларација о људским правима;</w:t>
      </w:r>
    </w:p>
    <w:p w:rsidR="00750436" w:rsidRDefault="00750436" w:rsidP="00582DF6">
      <w:pPr>
        <w:pStyle w:val="ListParagraph"/>
        <w:numPr>
          <w:ilvl w:val="0"/>
          <w:numId w:val="23"/>
        </w:numPr>
        <w:tabs>
          <w:tab w:val="left" w:pos="861"/>
        </w:tabs>
        <w:spacing w:before="137"/>
        <w:rPr>
          <w:sz w:val="24"/>
        </w:rPr>
      </w:pPr>
      <w:r>
        <w:rPr>
          <w:sz w:val="24"/>
        </w:rPr>
        <w:t>Међународни пакт о економским, социјалним и културним правима;</w:t>
      </w:r>
    </w:p>
    <w:p w:rsidR="00750436" w:rsidRDefault="00750436" w:rsidP="00582DF6">
      <w:pPr>
        <w:pStyle w:val="ListParagraph"/>
        <w:numPr>
          <w:ilvl w:val="0"/>
          <w:numId w:val="23"/>
        </w:numPr>
        <w:tabs>
          <w:tab w:val="left" w:pos="861"/>
        </w:tabs>
        <w:spacing w:before="139" w:line="360" w:lineRule="auto"/>
        <w:ind w:right="568"/>
        <w:rPr>
          <w:sz w:val="24"/>
        </w:rPr>
      </w:pPr>
      <w:r>
        <w:rPr>
          <w:sz w:val="24"/>
        </w:rPr>
        <w:t>Европска социјална повеља СЕ из 1961. ( ЕСП бр. 35 ), додатни протокол исте из 1988. (ЕСП бр.128)</w:t>
      </w:r>
    </w:p>
    <w:p w:rsidR="00750436" w:rsidRDefault="00750436" w:rsidP="00582DF6">
      <w:pPr>
        <w:pStyle w:val="ListParagraph"/>
        <w:numPr>
          <w:ilvl w:val="0"/>
          <w:numId w:val="23"/>
        </w:numPr>
        <w:tabs>
          <w:tab w:val="left" w:pos="861"/>
        </w:tabs>
        <w:spacing w:before="1"/>
        <w:rPr>
          <w:sz w:val="24"/>
        </w:rPr>
      </w:pPr>
      <w:r>
        <w:rPr>
          <w:sz w:val="24"/>
        </w:rPr>
        <w:t>Ревидирана европска социјална повеља из 1996. ( ЕСП 163)</w:t>
      </w:r>
    </w:p>
    <w:p w:rsidR="00750436" w:rsidRDefault="00750436" w:rsidP="00582DF6">
      <w:pPr>
        <w:pStyle w:val="ListParagraph"/>
        <w:numPr>
          <w:ilvl w:val="0"/>
          <w:numId w:val="23"/>
        </w:numPr>
        <w:tabs>
          <w:tab w:val="left" w:pos="861"/>
        </w:tabs>
        <w:spacing w:before="136"/>
        <w:rPr>
          <w:sz w:val="24"/>
        </w:rPr>
      </w:pPr>
      <w:r>
        <w:rPr>
          <w:sz w:val="24"/>
        </w:rPr>
        <w:t>Међународна конвенција о укидању свих облика расне дискриминације (члан 5);</w:t>
      </w:r>
    </w:p>
    <w:p w:rsidR="00750436" w:rsidRDefault="00750436" w:rsidP="00582DF6">
      <w:pPr>
        <w:pStyle w:val="ListParagraph"/>
        <w:numPr>
          <w:ilvl w:val="0"/>
          <w:numId w:val="23"/>
        </w:numPr>
        <w:tabs>
          <w:tab w:val="left" w:pos="861"/>
        </w:tabs>
        <w:spacing w:before="140"/>
        <w:rPr>
          <w:sz w:val="24"/>
        </w:rPr>
      </w:pPr>
      <w:r>
        <w:rPr>
          <w:sz w:val="24"/>
        </w:rPr>
        <w:t>Конвенција УНЕСКО против дискриминације уобразовању;</w:t>
      </w:r>
    </w:p>
    <w:p w:rsidR="00750436" w:rsidRDefault="00750436" w:rsidP="00582DF6">
      <w:pPr>
        <w:pStyle w:val="ListParagraph"/>
        <w:numPr>
          <w:ilvl w:val="0"/>
          <w:numId w:val="23"/>
        </w:numPr>
        <w:tabs>
          <w:tab w:val="left" w:pos="861"/>
        </w:tabs>
        <w:spacing w:before="137"/>
        <w:rPr>
          <w:sz w:val="24"/>
        </w:rPr>
      </w:pPr>
      <w:r>
        <w:rPr>
          <w:sz w:val="24"/>
        </w:rPr>
        <w:t>Конвенција о правима детета ( чл. 28 и 29).</w:t>
      </w:r>
    </w:p>
    <w:p w:rsidR="00750436" w:rsidRDefault="00750436" w:rsidP="00582DF6">
      <w:pPr>
        <w:pStyle w:val="Heading4"/>
        <w:spacing w:before="144"/>
      </w:pPr>
      <w:r>
        <w:t>Препоруке Европске Уније</w:t>
      </w:r>
    </w:p>
    <w:p w:rsidR="00750436" w:rsidRDefault="00750436" w:rsidP="00582DF6">
      <w:pPr>
        <w:pStyle w:val="ListParagraph"/>
        <w:numPr>
          <w:ilvl w:val="0"/>
          <w:numId w:val="23"/>
        </w:numPr>
        <w:tabs>
          <w:tab w:val="left" w:pos="861"/>
        </w:tabs>
        <w:spacing w:before="132"/>
        <w:rPr>
          <w:sz w:val="24"/>
        </w:rPr>
      </w:pPr>
      <w:r>
        <w:rPr>
          <w:sz w:val="24"/>
        </w:rPr>
        <w:t>Препоруке Европске уније у вези са образовањем;</w:t>
      </w:r>
    </w:p>
    <w:p w:rsidR="00750436" w:rsidRDefault="00750436" w:rsidP="00582DF6">
      <w:pPr>
        <w:pStyle w:val="ListParagraph"/>
        <w:numPr>
          <w:ilvl w:val="0"/>
          <w:numId w:val="23"/>
        </w:numPr>
        <w:tabs>
          <w:tab w:val="left" w:pos="861"/>
        </w:tabs>
        <w:spacing w:before="139" w:line="360" w:lineRule="auto"/>
        <w:ind w:right="565"/>
        <w:jc w:val="both"/>
        <w:rPr>
          <w:sz w:val="24"/>
        </w:rPr>
      </w:pPr>
      <w:r>
        <w:rPr>
          <w:sz w:val="24"/>
        </w:rPr>
        <w:t>Принципи и смернице за побољшање ситуације Рома засновани на препорукама специјалистичке групе Рома/Цигана, Савета Европе и на препорукама Високог комесара ОЕБС-а за националне мањине, које је усвојила Европска унија ( Група COCEN) на самиту у Тампереу, децембра 1999.године.</w:t>
      </w:r>
    </w:p>
    <w:p w:rsidR="00750436" w:rsidRDefault="00750436" w:rsidP="00582DF6">
      <w:pPr>
        <w:pStyle w:val="Heading4"/>
        <w:spacing w:before="5"/>
      </w:pPr>
      <w:r>
        <w:t>Препоруке Комитета министара Савета Европе</w:t>
      </w:r>
    </w:p>
    <w:p w:rsidR="00750436" w:rsidRDefault="00750436" w:rsidP="00582DF6">
      <w:pPr>
        <w:pStyle w:val="ListParagraph"/>
        <w:numPr>
          <w:ilvl w:val="0"/>
          <w:numId w:val="23"/>
        </w:numPr>
        <w:tabs>
          <w:tab w:val="left" w:pos="861"/>
        </w:tabs>
        <w:spacing w:before="132" w:line="360" w:lineRule="auto"/>
        <w:ind w:right="567"/>
        <w:rPr>
          <w:sz w:val="24"/>
        </w:rPr>
      </w:pPr>
      <w:r>
        <w:rPr>
          <w:sz w:val="24"/>
        </w:rPr>
        <w:t>Нацрт препоруке КМСЕ државама чланицама СЕ о бољем приступу здравственој заштити Рома у Европи;</w:t>
      </w:r>
    </w:p>
    <w:p w:rsidR="00750436" w:rsidRDefault="00750436" w:rsidP="00582DF6">
      <w:pPr>
        <w:pStyle w:val="ListParagraph"/>
        <w:numPr>
          <w:ilvl w:val="0"/>
          <w:numId w:val="23"/>
        </w:numPr>
        <w:tabs>
          <w:tab w:val="left" w:pos="861"/>
        </w:tabs>
        <w:spacing w:line="360" w:lineRule="auto"/>
        <w:ind w:right="568"/>
        <w:rPr>
          <w:sz w:val="24"/>
        </w:rPr>
      </w:pPr>
      <w:r>
        <w:rPr>
          <w:sz w:val="24"/>
        </w:rPr>
        <w:t>Препорука ( 2005 ) 4 КМСЕ државама чланицама о унапређивању услова становања Рома и Травелерса у Европи;</w:t>
      </w:r>
    </w:p>
    <w:p w:rsidR="00750436" w:rsidRDefault="00750436" w:rsidP="00582DF6">
      <w:pPr>
        <w:pStyle w:val="ListParagraph"/>
        <w:numPr>
          <w:ilvl w:val="0"/>
          <w:numId w:val="23"/>
        </w:numPr>
        <w:tabs>
          <w:tab w:val="left" w:pos="861"/>
        </w:tabs>
        <w:spacing w:before="1" w:line="360" w:lineRule="auto"/>
        <w:ind w:right="571"/>
        <w:rPr>
          <w:sz w:val="24"/>
        </w:rPr>
      </w:pPr>
      <w:r>
        <w:rPr>
          <w:sz w:val="24"/>
        </w:rPr>
        <w:t>Препорука ( 2001 ) 17 о унапређивању економског и статуса запошљавања Рома/Цигана и Травелерса у Европи;</w:t>
      </w:r>
    </w:p>
    <w:p w:rsidR="00750436" w:rsidRDefault="00750436" w:rsidP="00582DF6">
      <w:pPr>
        <w:pStyle w:val="ListParagraph"/>
        <w:numPr>
          <w:ilvl w:val="0"/>
          <w:numId w:val="23"/>
        </w:numPr>
        <w:tabs>
          <w:tab w:val="left" w:pos="861"/>
        </w:tabs>
        <w:spacing w:line="360" w:lineRule="auto"/>
        <w:ind w:right="563"/>
        <w:rPr>
          <w:sz w:val="24"/>
        </w:rPr>
      </w:pPr>
      <w:r>
        <w:rPr>
          <w:sz w:val="24"/>
        </w:rPr>
        <w:t>Препорука ( 2000 ) 4 КМСЕ државама чланицама у вези са образовањем ромске деце у Европи.</w:t>
      </w:r>
    </w:p>
    <w:p w:rsidR="00750436" w:rsidRDefault="00750436" w:rsidP="00582DF6">
      <w:pPr>
        <w:pStyle w:val="Heading4"/>
        <w:spacing w:before="5"/>
      </w:pPr>
      <w:r>
        <w:t>Препоруке Парламентарне скупштине Савета Европе</w:t>
      </w:r>
    </w:p>
    <w:p w:rsidR="00750436" w:rsidRDefault="00750436" w:rsidP="00582DF6">
      <w:pPr>
        <w:pStyle w:val="ListParagraph"/>
        <w:numPr>
          <w:ilvl w:val="0"/>
          <w:numId w:val="24"/>
        </w:numPr>
        <w:tabs>
          <w:tab w:val="left" w:pos="861"/>
        </w:tabs>
        <w:spacing w:before="134" w:line="360" w:lineRule="auto"/>
        <w:ind w:right="570"/>
        <w:rPr>
          <w:sz w:val="24"/>
        </w:rPr>
      </w:pPr>
      <w:r>
        <w:rPr>
          <w:sz w:val="24"/>
        </w:rPr>
        <w:t>Препорука 1633 ( 2003 ) Присилан повратак Рома из бивше Федеративне Републике Југославије, укључујући Косово, у Србију и Црну Гору из земаља чланица Савета Европе;</w:t>
      </w:r>
    </w:p>
    <w:p w:rsidR="00750436" w:rsidRDefault="00750436" w:rsidP="00582DF6">
      <w:pPr>
        <w:pStyle w:val="ListParagraph"/>
        <w:numPr>
          <w:ilvl w:val="0"/>
          <w:numId w:val="24"/>
        </w:numPr>
        <w:tabs>
          <w:tab w:val="left" w:pos="861"/>
        </w:tabs>
        <w:spacing w:before="1"/>
        <w:rPr>
          <w:sz w:val="24"/>
        </w:rPr>
      </w:pPr>
      <w:r>
        <w:rPr>
          <w:sz w:val="24"/>
        </w:rPr>
        <w:t>Препорука 1557 ( 2002 ) о правном статусу Рома у Европи;</w:t>
      </w:r>
    </w:p>
    <w:p w:rsidR="00750436" w:rsidRDefault="00750436" w:rsidP="00582DF6">
      <w:pPr>
        <w:pStyle w:val="ListParagraph"/>
        <w:numPr>
          <w:ilvl w:val="0"/>
          <w:numId w:val="24"/>
        </w:numPr>
        <w:tabs>
          <w:tab w:val="left" w:pos="861"/>
        </w:tabs>
        <w:spacing w:before="137"/>
        <w:rPr>
          <w:sz w:val="24"/>
        </w:rPr>
      </w:pPr>
      <w:r>
        <w:rPr>
          <w:sz w:val="24"/>
        </w:rPr>
        <w:t>Препорука 1203 ( 1993 ), у вези са Ромима у Европи;</w:t>
      </w:r>
    </w:p>
    <w:p w:rsidR="00750436" w:rsidRDefault="00750436" w:rsidP="00582DF6">
      <w:pPr>
        <w:pStyle w:val="ListParagraph"/>
        <w:numPr>
          <w:ilvl w:val="0"/>
          <w:numId w:val="24"/>
        </w:numPr>
        <w:tabs>
          <w:tab w:val="left" w:pos="861"/>
        </w:tabs>
        <w:spacing w:before="139"/>
        <w:rPr>
          <w:sz w:val="24"/>
        </w:rPr>
      </w:pPr>
      <w:r>
        <w:rPr>
          <w:sz w:val="24"/>
        </w:rPr>
        <w:t>Препорука 563 ( 1969 ) о ситуацији Цигана и Травелерса у Европи.</w:t>
      </w:r>
    </w:p>
    <w:p w:rsidR="00750436" w:rsidRDefault="00750436" w:rsidP="00582DF6">
      <w:pPr>
        <w:rPr>
          <w:sz w:val="24"/>
        </w:rPr>
        <w:sectPr w:rsidR="00750436">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Heading4"/>
        <w:spacing w:before="62"/>
      </w:pPr>
      <w:r>
        <w:t>Европска комисије против расизма и нетолеранције Савета Европе ( ЕCRI )</w:t>
      </w:r>
    </w:p>
    <w:p w:rsidR="00750436" w:rsidRDefault="00750436" w:rsidP="00582DF6">
      <w:pPr>
        <w:pStyle w:val="ListParagraph"/>
        <w:numPr>
          <w:ilvl w:val="0"/>
          <w:numId w:val="24"/>
        </w:numPr>
        <w:tabs>
          <w:tab w:val="left" w:pos="861"/>
        </w:tabs>
        <w:spacing w:before="132"/>
        <w:rPr>
          <w:sz w:val="24"/>
        </w:rPr>
      </w:pPr>
      <w:r>
        <w:rPr>
          <w:sz w:val="24"/>
        </w:rPr>
        <w:t>Борба против расизма и нетолеранције према Ромима, ЕCRI (98)29</w:t>
      </w:r>
    </w:p>
    <w:p w:rsidR="00750436" w:rsidRDefault="00750436" w:rsidP="00582DF6">
      <w:pPr>
        <w:pStyle w:val="Heading4"/>
        <w:spacing w:before="144"/>
      </w:pPr>
      <w:r>
        <w:t>Високи комесар за људска права СЕ</w:t>
      </w:r>
    </w:p>
    <w:p w:rsidR="00750436" w:rsidRDefault="00750436" w:rsidP="00582DF6">
      <w:pPr>
        <w:pStyle w:val="ListParagraph"/>
        <w:numPr>
          <w:ilvl w:val="0"/>
          <w:numId w:val="24"/>
        </w:numPr>
        <w:tabs>
          <w:tab w:val="left" w:pos="861"/>
        </w:tabs>
        <w:spacing w:before="132" w:line="360" w:lineRule="auto"/>
        <w:ind w:right="571"/>
        <w:rPr>
          <w:sz w:val="24"/>
        </w:rPr>
      </w:pPr>
      <w:r>
        <w:rPr>
          <w:sz w:val="24"/>
        </w:rPr>
        <w:t xml:space="preserve">Препоруке Високог комесара за људска права </w:t>
      </w:r>
      <w:r>
        <w:rPr>
          <w:spacing w:val="3"/>
          <w:sz w:val="24"/>
        </w:rPr>
        <w:t xml:space="preserve">СЕ </w:t>
      </w:r>
      <w:r>
        <w:rPr>
          <w:sz w:val="24"/>
        </w:rPr>
        <w:t>у Стање људских права Рома у земљама СЕ, 2005.</w:t>
      </w:r>
    </w:p>
    <w:p w:rsidR="00750436" w:rsidRDefault="00750436" w:rsidP="00582DF6">
      <w:pPr>
        <w:pStyle w:val="ListParagraph"/>
        <w:numPr>
          <w:ilvl w:val="0"/>
          <w:numId w:val="24"/>
        </w:numPr>
        <w:tabs>
          <w:tab w:val="left" w:pos="861"/>
        </w:tabs>
        <w:spacing w:line="360" w:lineRule="auto"/>
        <w:ind w:right="566"/>
        <w:rPr>
          <w:sz w:val="24"/>
        </w:rPr>
      </w:pPr>
      <w:r>
        <w:rPr>
          <w:sz w:val="24"/>
        </w:rPr>
        <w:t>Директива Савета 2000/43/ЕЦ од 29. јуна 2000. године, за примену начела равноправног третмана лица без обзира на расно и етничко порекло</w:t>
      </w:r>
    </w:p>
    <w:p w:rsidR="00750436" w:rsidRDefault="00750436" w:rsidP="00582DF6">
      <w:pPr>
        <w:pStyle w:val="BodyText"/>
        <w:spacing w:before="6"/>
        <w:rPr>
          <w:sz w:val="36"/>
        </w:rPr>
      </w:pPr>
    </w:p>
    <w:p w:rsidR="00750436" w:rsidRDefault="00750436" w:rsidP="00582DF6">
      <w:pPr>
        <w:pStyle w:val="Heading4"/>
      </w:pPr>
      <w:r>
        <w:t>Локални актери који се баве питањима Рома</w:t>
      </w:r>
    </w:p>
    <w:p w:rsidR="00750436" w:rsidRDefault="00750436" w:rsidP="00582DF6">
      <w:pPr>
        <w:pStyle w:val="BodyText"/>
        <w:rPr>
          <w:b/>
          <w:sz w:val="26"/>
        </w:rPr>
      </w:pPr>
    </w:p>
    <w:p w:rsidR="00750436" w:rsidRDefault="00750436" w:rsidP="00582DF6">
      <w:pPr>
        <w:pStyle w:val="BodyText"/>
        <w:spacing w:before="7"/>
        <w:rPr>
          <w:b/>
          <w:sz w:val="21"/>
        </w:rPr>
      </w:pPr>
    </w:p>
    <w:p w:rsidR="00750436" w:rsidRDefault="00750436" w:rsidP="00582DF6">
      <w:pPr>
        <w:pStyle w:val="BodyText"/>
        <w:spacing w:line="360" w:lineRule="auto"/>
        <w:ind w:left="320" w:right="570"/>
        <w:jc w:val="both"/>
      </w:pPr>
      <w:r>
        <w:rPr>
          <w:b/>
          <w:color w:val="800000"/>
        </w:rPr>
        <w:t xml:space="preserve">Градска управа, односно Градско веће </w:t>
      </w:r>
      <w:r>
        <w:t>креира локалну политику, која третира и питања ромске националне мањине и посебну пажњу посвећује решавању њихових проблема чија је улога да допринесе развоју социјалне културе, хуманизацији односа међу људима, активно прати, идентификује и даје предлоге за решавање проблема ромске националне мањине. Значајну улогу у области инклузивног образовања.</w:t>
      </w:r>
    </w:p>
    <w:p w:rsidR="00750436" w:rsidRDefault="00750436" w:rsidP="00582DF6">
      <w:pPr>
        <w:pStyle w:val="BodyText"/>
        <w:spacing w:before="1"/>
        <w:rPr>
          <w:sz w:val="36"/>
        </w:rPr>
      </w:pPr>
    </w:p>
    <w:p w:rsidR="00750436" w:rsidRDefault="00750436" w:rsidP="00582DF6">
      <w:pPr>
        <w:pStyle w:val="BodyText"/>
        <w:spacing w:line="360" w:lineRule="auto"/>
        <w:ind w:left="320" w:right="560"/>
        <w:jc w:val="both"/>
        <w:rPr>
          <w:lang w:val="sr-Cyrl-CS"/>
        </w:rPr>
      </w:pPr>
      <w:r>
        <w:rPr>
          <w:b/>
          <w:color w:val="800000"/>
        </w:rPr>
        <w:t>Локални Савет за међунационалне односе</w:t>
      </w:r>
      <w:r>
        <w:rPr>
          <w:b/>
        </w:rPr>
        <w:t xml:space="preserve">, </w:t>
      </w:r>
      <w:r>
        <w:t>преузима једнак удео друштвене одговорности у блиској сарадњи са свим институцијама и представља део локалне координације ромских организација, локалних и јавних институција ка ангажовању на решавању питања ромске националне мањине.</w:t>
      </w:r>
    </w:p>
    <w:p w:rsidR="00750436" w:rsidRDefault="00750436" w:rsidP="00582DF6">
      <w:pPr>
        <w:pStyle w:val="BodyText"/>
        <w:spacing w:line="360" w:lineRule="auto"/>
        <w:ind w:left="320" w:right="560"/>
        <w:jc w:val="both"/>
        <w:rPr>
          <w:lang w:val="sr-Cyrl-CS"/>
        </w:rPr>
      </w:pPr>
    </w:p>
    <w:p w:rsidR="00750436" w:rsidRPr="00095DD5" w:rsidRDefault="00750436" w:rsidP="00582DF6">
      <w:pPr>
        <w:spacing w:before="1" w:line="360" w:lineRule="auto"/>
        <w:ind w:left="320" w:right="564"/>
        <w:jc w:val="both"/>
        <w:rPr>
          <w:sz w:val="24"/>
          <w:lang w:val="sr-Cyrl-CS"/>
        </w:rPr>
      </w:pPr>
      <w:r w:rsidRPr="00095DD5">
        <w:rPr>
          <w:b/>
          <w:color w:val="800000"/>
          <w:sz w:val="24"/>
          <w:lang w:val="sr-Cyrl-CS"/>
        </w:rPr>
        <w:t xml:space="preserve">Канцеларија за заштиту и остваривање личних и колективних права Ромске националне мањине (у даљем тексту: Ромска Канцеларија) у граду Врању, </w:t>
      </w:r>
      <w:r w:rsidRPr="00095DD5">
        <w:rPr>
          <w:sz w:val="24"/>
          <w:lang w:val="sr-Cyrl-CS"/>
        </w:rPr>
        <w:t xml:space="preserve">која </w:t>
      </w:r>
      <w:r>
        <w:rPr>
          <w:sz w:val="24"/>
          <w:lang w:val="sr-Cyrl-CS"/>
        </w:rPr>
        <w:t xml:space="preserve">као радно тело Градског већа Града Врања </w:t>
      </w:r>
      <w:r w:rsidRPr="00095DD5">
        <w:rPr>
          <w:sz w:val="24"/>
          <w:lang w:val="sr-Cyrl-CS"/>
        </w:rPr>
        <w:t>партнерски са локалним актерима учествују у спровођењу различитих мера за побољшање положаја ромске националне мањине и у креирању политика социјалног укључивања Рома и Ромкиња.</w:t>
      </w:r>
    </w:p>
    <w:p w:rsidR="00750436" w:rsidRPr="00095DD5" w:rsidRDefault="00750436" w:rsidP="00582DF6">
      <w:pPr>
        <w:pStyle w:val="BodyText"/>
        <w:spacing w:before="10"/>
        <w:rPr>
          <w:sz w:val="35"/>
          <w:lang w:val="sr-Cyrl-CS"/>
        </w:rPr>
      </w:pPr>
    </w:p>
    <w:p w:rsidR="00750436" w:rsidRPr="00095DD5" w:rsidRDefault="00750436" w:rsidP="00582DF6">
      <w:pPr>
        <w:pStyle w:val="BodyText"/>
        <w:spacing w:line="360" w:lineRule="auto"/>
        <w:ind w:left="320" w:right="567"/>
        <w:jc w:val="both"/>
        <w:rPr>
          <w:lang w:val="sr-Cyrl-CS"/>
        </w:rPr>
      </w:pPr>
      <w:r w:rsidRPr="00095DD5">
        <w:rPr>
          <w:b/>
          <w:color w:val="800000"/>
          <w:lang w:val="sr-Cyrl-CS"/>
        </w:rPr>
        <w:t xml:space="preserve">Центар за социјални </w:t>
      </w:r>
      <w:r w:rsidRPr="00095DD5">
        <w:rPr>
          <w:b/>
          <w:color w:val="622322"/>
          <w:lang w:val="sr-Cyrl-CS"/>
        </w:rPr>
        <w:t xml:space="preserve">рад, </w:t>
      </w:r>
      <w:r w:rsidRPr="00095DD5">
        <w:rPr>
          <w:lang w:val="sr-Cyrl-CS"/>
        </w:rPr>
        <w:t>који нуди услуге породично - правне заштите. У случајевима потребе за заштитом деце без родитељског старања, малолетничких починилаца, кривичних дела и онда када су у питању деца из ромске популације, затим додела једнократне помоћи посебно социјално рањивим ромским</w:t>
      </w:r>
      <w:r>
        <w:rPr>
          <w:lang w:val="sr-Cyrl-CS"/>
        </w:rPr>
        <w:t xml:space="preserve"> </w:t>
      </w:r>
      <w:r w:rsidRPr="00095DD5">
        <w:rPr>
          <w:lang w:val="sr-Cyrl-CS"/>
        </w:rPr>
        <w:t>породицама.</w:t>
      </w:r>
    </w:p>
    <w:p w:rsidR="00750436" w:rsidRDefault="00750436" w:rsidP="00582DF6">
      <w:pPr>
        <w:pStyle w:val="BodyText"/>
        <w:spacing w:before="2"/>
        <w:rPr>
          <w:sz w:val="36"/>
          <w:lang w:val="sr-Cyrl-CS"/>
        </w:rPr>
      </w:pPr>
    </w:p>
    <w:p w:rsidR="00750436" w:rsidRDefault="00750436" w:rsidP="00582DF6">
      <w:pPr>
        <w:pStyle w:val="BodyText"/>
        <w:spacing w:before="2"/>
        <w:rPr>
          <w:sz w:val="36"/>
          <w:lang w:val="sr-Cyrl-CS"/>
        </w:rPr>
      </w:pPr>
    </w:p>
    <w:p w:rsidR="00750436" w:rsidRPr="00095DD5" w:rsidRDefault="00750436" w:rsidP="00582DF6">
      <w:pPr>
        <w:pStyle w:val="BodyText"/>
        <w:spacing w:before="2"/>
        <w:rPr>
          <w:sz w:val="36"/>
          <w:lang w:val="sr-Cyrl-CS"/>
        </w:rPr>
      </w:pPr>
    </w:p>
    <w:p w:rsidR="00750436" w:rsidRPr="00095DD5" w:rsidRDefault="00750436" w:rsidP="00582DF6">
      <w:pPr>
        <w:pStyle w:val="BodyText"/>
        <w:numPr>
          <w:ilvl w:val="0"/>
          <w:numId w:val="35"/>
        </w:numPr>
        <w:spacing w:line="360" w:lineRule="auto"/>
        <w:ind w:right="564"/>
        <w:jc w:val="both"/>
        <w:rPr>
          <w:lang w:val="sr-Cyrl-CS"/>
        </w:rPr>
      </w:pPr>
      <w:r w:rsidRPr="00095DD5">
        <w:rPr>
          <w:b/>
          <w:color w:val="622322"/>
          <w:lang w:val="sr-Cyrl-CS"/>
        </w:rPr>
        <w:t xml:space="preserve">Црвени крст, </w:t>
      </w:r>
      <w:r w:rsidRPr="00095DD5">
        <w:rPr>
          <w:lang w:val="sr-Cyrl-CS"/>
        </w:rPr>
        <w:t>који своје хуманитарне циљеве и задатке у области социјалне и здравствене заштите, васпитања и у време ратних сукоба и других ванредних стања-прилика остварује: унапређењем социјалне сигурности грађана, развијањем солидарности и хуманих односа међу људима, унапређењем заштите здравља и подизањем социјалне и здравствене културе народа, ублажавањем последица насталих у ратним сукобима, елементарним несрећа</w:t>
      </w:r>
      <w:r>
        <w:rPr>
          <w:lang w:val="sr-Cyrl-CS"/>
        </w:rPr>
        <w:t>ма и другим ванредним приликама</w:t>
      </w:r>
      <w:r w:rsidRPr="00095DD5">
        <w:rPr>
          <w:lang w:val="sr-Cyrl-CS"/>
        </w:rPr>
        <w:t>, бригом за заштиту и унапређење животне средине, успостављањем и развијањем међународне солидарности засноване на равноправности и међусобном поштовању и очувању мира међу људима.</w:t>
      </w:r>
    </w:p>
    <w:p w:rsidR="00750436" w:rsidRPr="00095DD5" w:rsidRDefault="00750436" w:rsidP="00582DF6">
      <w:pPr>
        <w:spacing w:line="360" w:lineRule="auto"/>
        <w:jc w:val="both"/>
        <w:rPr>
          <w:lang w:val="sr-Cyrl-CS"/>
        </w:rPr>
        <w:sectPr w:rsidR="00750436" w:rsidRPr="00095DD5">
          <w:pgSz w:w="11910" w:h="16840"/>
          <w:pgMar w:top="146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Pr="00095DD5" w:rsidRDefault="00750436" w:rsidP="00582DF6">
      <w:pPr>
        <w:pStyle w:val="BodyText"/>
        <w:spacing w:before="90" w:line="360" w:lineRule="auto"/>
        <w:ind w:left="320" w:right="569"/>
        <w:jc w:val="both"/>
        <w:rPr>
          <w:lang w:val="sr-Cyrl-CS"/>
        </w:rPr>
      </w:pPr>
      <w:r w:rsidRPr="00095DD5">
        <w:rPr>
          <w:b/>
          <w:color w:val="800000"/>
          <w:lang w:val="sr-Cyrl-CS"/>
        </w:rPr>
        <w:t>Дом здравља града Врања</w:t>
      </w:r>
      <w:r w:rsidRPr="00095DD5">
        <w:rPr>
          <w:b/>
          <w:lang w:val="sr-Cyrl-CS"/>
        </w:rPr>
        <w:t xml:space="preserve">, </w:t>
      </w:r>
      <w:r w:rsidRPr="00095DD5">
        <w:rPr>
          <w:lang w:val="sr-Cyrl-CS"/>
        </w:rPr>
        <w:t>који у оквиру патронажне службе својих редновних механизама заштите има ангажоване ромске здравствене медијаторке.</w:t>
      </w:r>
    </w:p>
    <w:p w:rsidR="00750436" w:rsidRPr="00095DD5" w:rsidRDefault="00750436" w:rsidP="00582DF6">
      <w:pPr>
        <w:pStyle w:val="BodyText"/>
        <w:spacing w:before="1"/>
        <w:rPr>
          <w:sz w:val="36"/>
          <w:lang w:val="sr-Cyrl-CS"/>
        </w:rPr>
      </w:pPr>
    </w:p>
    <w:p w:rsidR="00750436" w:rsidRPr="00095DD5" w:rsidRDefault="00750436" w:rsidP="00582DF6">
      <w:pPr>
        <w:pStyle w:val="BodyText"/>
        <w:spacing w:line="360" w:lineRule="auto"/>
        <w:ind w:left="320" w:right="569"/>
        <w:jc w:val="both"/>
        <w:rPr>
          <w:lang w:val="sr-Cyrl-CS"/>
        </w:rPr>
      </w:pPr>
      <w:r w:rsidRPr="00095DD5">
        <w:rPr>
          <w:b/>
          <w:color w:val="800000"/>
          <w:lang w:val="sr-Cyrl-CS"/>
        </w:rPr>
        <w:t xml:space="preserve">Образовне институције </w:t>
      </w:r>
      <w:r w:rsidRPr="00095DD5">
        <w:rPr>
          <w:lang w:val="sr-Cyrl-CS"/>
        </w:rPr>
        <w:t>у Граду, укључујући све школе и Раднички универзитет. Ове институције омогућавају стицање образовања и одговарајућих квалификација Ромима и применом афирмативних мера.</w:t>
      </w:r>
    </w:p>
    <w:p w:rsidR="00750436" w:rsidRPr="00095DD5" w:rsidRDefault="00750436" w:rsidP="00582DF6">
      <w:pPr>
        <w:pStyle w:val="BodyText"/>
        <w:spacing w:before="1"/>
        <w:rPr>
          <w:sz w:val="36"/>
          <w:lang w:val="sr-Cyrl-CS"/>
        </w:rPr>
      </w:pPr>
    </w:p>
    <w:p w:rsidR="00750436" w:rsidRPr="00095DD5" w:rsidRDefault="00750436" w:rsidP="00582DF6">
      <w:pPr>
        <w:pStyle w:val="BodyText"/>
        <w:spacing w:line="360" w:lineRule="auto"/>
        <w:ind w:left="320" w:right="567"/>
        <w:jc w:val="both"/>
        <w:rPr>
          <w:lang w:val="sr-Cyrl-CS"/>
        </w:rPr>
      </w:pPr>
      <w:r w:rsidRPr="00095DD5">
        <w:rPr>
          <w:b/>
          <w:color w:val="800000"/>
          <w:lang w:val="sr-Cyrl-CS"/>
        </w:rPr>
        <w:t xml:space="preserve">Национална служба за запошљавање </w:t>
      </w:r>
      <w:r w:rsidRPr="00095DD5">
        <w:rPr>
          <w:lang w:val="sr-Cyrl-CS"/>
        </w:rPr>
        <w:t>преузела је значајну партнерску улогу у решавању проблема запошљавања припадника ромске националне мањине, учествујући у неколико пројеката, којима се реаговало на повећање процената њихове запослености.</w:t>
      </w:r>
    </w:p>
    <w:p w:rsidR="00750436" w:rsidRPr="00095DD5" w:rsidRDefault="00750436" w:rsidP="00582DF6">
      <w:pPr>
        <w:pStyle w:val="BodyText"/>
        <w:spacing w:before="4"/>
        <w:rPr>
          <w:sz w:val="36"/>
          <w:lang w:val="sr-Cyrl-CS"/>
        </w:rPr>
      </w:pPr>
    </w:p>
    <w:p w:rsidR="00750436" w:rsidRPr="00095DD5" w:rsidRDefault="00750436" w:rsidP="00582DF6">
      <w:pPr>
        <w:spacing w:line="360" w:lineRule="auto"/>
        <w:jc w:val="both"/>
        <w:rPr>
          <w:sz w:val="24"/>
          <w:lang w:val="sr-Cyrl-CS"/>
        </w:rPr>
        <w:sectPr w:rsidR="00750436" w:rsidRPr="00095DD5">
          <w:pgSz w:w="11910" w:h="16840"/>
          <w:pgMar w:top="158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BodyText"/>
        <w:ind w:left="111"/>
        <w:rPr>
          <w:sz w:val="20"/>
        </w:rPr>
      </w:pPr>
      <w:r>
        <w:rPr>
          <w:noProof/>
        </w:rPr>
      </w:r>
      <w:r w:rsidRPr="00272550">
        <w:rPr>
          <w:noProof/>
          <w:sz w:val="20"/>
        </w:rPr>
        <w:pict>
          <v:shapetype id="_x0000_t202" coordsize="21600,21600" o:spt="202" path="m,l,21600r21600,l21600,xe">
            <v:stroke joinstyle="miter"/>
            <v:path gradientshapeok="t" o:connecttype="rect"/>
          </v:shapetype>
          <v:shape id="Text Box 280" o:spid="_x0000_s1027" type="#_x0000_t202" style="width:506.9pt;height:48.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" fillcolor="#fce9d9" stroked="f">
            <v:textbox inset="0,0,0,0">
              <w:txbxContent>
                <w:p w:rsidR="00750436" w:rsidRDefault="00750436">
                  <w:pPr>
                    <w:spacing w:line="360" w:lineRule="auto"/>
                    <w:ind w:left="28" w:right="431"/>
                    <w:rPr>
                      <w:b/>
                      <w:sz w:val="28"/>
                    </w:rPr>
                  </w:pPr>
                  <w:r>
                    <w:rPr>
                      <w:b/>
                      <w:sz w:val="28"/>
                    </w:rPr>
                    <w:t xml:space="preserve">Одељак 2:ИЗРАДА ЛОКАЛНОГ АКЦИОНОГ ПЛАНА ЗА ПОБОЉШАЊЕ </w:t>
                  </w:r>
                </w:p>
                <w:p w:rsidR="00750436" w:rsidRDefault="00750436">
                  <w:pPr>
                    <w:spacing w:line="360" w:lineRule="auto"/>
                    <w:ind w:left="28" w:right="431"/>
                    <w:rPr>
                      <w:b/>
                      <w:sz w:val="28"/>
                    </w:rPr>
                  </w:pPr>
                  <w:r>
                    <w:rPr>
                      <w:b/>
                      <w:sz w:val="28"/>
                    </w:rPr>
                    <w:t>ПОЛОЖАЈА  РОМА  И  РОМКИЊА 2018-2021</w:t>
                  </w:r>
                </w:p>
              </w:txbxContent>
            </v:textbox>
            <w10:anchorlock/>
          </v:shape>
        </w:pict>
      </w:r>
    </w:p>
    <w:p w:rsidR="00750436" w:rsidRDefault="00750436" w:rsidP="00582DF6">
      <w:pPr>
        <w:pStyle w:val="BodyText"/>
        <w:spacing w:before="3"/>
        <w:rPr>
          <w:sz w:val="26"/>
        </w:rPr>
      </w:pPr>
    </w:p>
    <w:p w:rsidR="00750436" w:rsidRDefault="00750436" w:rsidP="00582DF6">
      <w:pPr>
        <w:pStyle w:val="Heading4"/>
        <w:numPr>
          <w:ilvl w:val="1"/>
          <w:numId w:val="13"/>
        </w:numPr>
        <w:tabs>
          <w:tab w:val="left" w:pos="1101"/>
        </w:tabs>
        <w:spacing w:before="90" w:line="360" w:lineRule="auto"/>
        <w:ind w:right="569"/>
        <w:jc w:val="both"/>
      </w:pPr>
      <w:bookmarkStart w:id="2" w:name="_TOC_250012"/>
      <w:r>
        <w:t>Разлози за израду ЛАП-а за побољшање положаја Рома и Ромкиња града Врања и Градске општине Врањска Бања</w:t>
      </w:r>
      <w:bookmarkEnd w:id="2"/>
      <w:r>
        <w:t xml:space="preserve"> 2018-2021</w:t>
      </w:r>
    </w:p>
    <w:p w:rsidR="00750436" w:rsidRDefault="00750436" w:rsidP="00582DF6">
      <w:pPr>
        <w:pStyle w:val="BodyText"/>
        <w:spacing w:line="360" w:lineRule="auto"/>
        <w:ind w:left="312" w:right="566"/>
        <w:jc w:val="both"/>
      </w:pPr>
      <w:r>
        <w:tab/>
        <w:t>Град Врање је у периоду до 2007.године имао Локални Акциони План за побољшање положаја Рома који је усвојен на тадашњем Општинском Већу.</w:t>
      </w:r>
    </w:p>
    <w:p w:rsidR="00750436" w:rsidRDefault="00750436" w:rsidP="00582DF6">
      <w:pPr>
        <w:pStyle w:val="BodyText"/>
        <w:spacing w:line="360" w:lineRule="auto"/>
        <w:ind w:left="320" w:right="566"/>
        <w:jc w:val="both"/>
      </w:pPr>
      <w:r>
        <w:tab/>
        <w:t>Првобитни Локални Акциони План за побољшање положаја Рома садржао је једну област и то образовање.</w:t>
      </w:r>
    </w:p>
    <w:p w:rsidR="00750436" w:rsidRDefault="00750436" w:rsidP="00582DF6">
      <w:pPr>
        <w:pStyle w:val="BodyText"/>
        <w:spacing w:line="360" w:lineRule="auto"/>
        <w:ind w:left="320" w:right="563"/>
        <w:jc w:val="both"/>
      </w:pPr>
      <w:r>
        <w:tab/>
        <w:t>Будући да је претходни ЛАП важио до 2015.године, приступило се изради новог. За израду новог планског документа који ће захватати наредне 3 године, било је неопходно прикупити нове и репрезентативне податке. Стога се приступило прикупљању обимних и разноврсних података, чији је циљ био да јасно укажу на потребе Рома и Ромкиње у граду Врању и Градској општини Врањска Бања, као и да недвосмислено прикажу ресурсе, које локална заједница има, а који се могу синхронизовано користити, како би се побољшао положај Рома и Ромкиња у граду Врању и Градској општини Врањска Бања.</w:t>
      </w:r>
    </w:p>
    <w:p w:rsidR="00750436" w:rsidRDefault="00750436" w:rsidP="00582DF6">
      <w:pPr>
        <w:pStyle w:val="BodyText"/>
        <w:spacing w:line="360" w:lineRule="auto"/>
        <w:ind w:left="320" w:right="564"/>
        <w:jc w:val="both"/>
      </w:pPr>
      <w:r>
        <w:tab/>
        <w:t>Мере које су предвиђене овим Локалним Акционим Планом за побољшање положаја Рома и Ромкиња ослањају се на податке прикупљене истраживањем и сарадњом са бројним институцијама и организацијама. Коришћени су подаци ГУ Врање, Националне службе за запошљавање, Центра за социјални рад, Основних школа, Предшколске установе, Ромских НВО Града Врања и Градске општине Врањска Бања и Ромске Канцеларије у Врању.</w:t>
      </w:r>
    </w:p>
    <w:p w:rsidR="00750436" w:rsidRDefault="00750436" w:rsidP="00582DF6">
      <w:pPr>
        <w:pStyle w:val="BodyText"/>
        <w:spacing w:before="1"/>
        <w:rPr>
          <w:sz w:val="36"/>
        </w:rPr>
      </w:pPr>
    </w:p>
    <w:p w:rsidR="00750436" w:rsidRDefault="00750436" w:rsidP="00582DF6">
      <w:pPr>
        <w:pStyle w:val="Heading4"/>
        <w:numPr>
          <w:ilvl w:val="1"/>
          <w:numId w:val="13"/>
        </w:numPr>
        <w:tabs>
          <w:tab w:val="left" w:pos="861"/>
        </w:tabs>
        <w:ind w:left="860" w:hanging="540"/>
        <w:jc w:val="both"/>
      </w:pPr>
      <w:r>
        <w:t>Ток израде ЛАП-а</w:t>
      </w:r>
    </w:p>
    <w:p w:rsidR="00750436" w:rsidRDefault="00750436" w:rsidP="00582DF6">
      <w:pPr>
        <w:pStyle w:val="BodyText"/>
        <w:spacing w:before="6"/>
        <w:rPr>
          <w:b/>
          <w:sz w:val="21"/>
        </w:rPr>
      </w:pPr>
    </w:p>
    <w:p w:rsidR="00750436" w:rsidRDefault="00750436" w:rsidP="00582DF6">
      <w:pPr>
        <w:pStyle w:val="BodyText"/>
        <w:spacing w:before="1" w:line="360" w:lineRule="auto"/>
        <w:ind w:left="320" w:right="568"/>
        <w:jc w:val="both"/>
      </w:pPr>
      <w:r>
        <w:tab/>
        <w:t>Локални Акциони План за унапређење положаја Рома и Ромкиња у Граду Врање и Градској општини Врањска Бања доноси се на период од три године, са детаљном разрадом активности.</w:t>
      </w:r>
    </w:p>
    <w:p w:rsidR="00750436" w:rsidRPr="00B50FEB" w:rsidRDefault="00750436" w:rsidP="00582DF6">
      <w:pPr>
        <w:pStyle w:val="BodyText"/>
        <w:spacing w:before="1"/>
      </w:pPr>
    </w:p>
    <w:p w:rsidR="00750436" w:rsidRDefault="00750436" w:rsidP="00582DF6">
      <w:pPr>
        <w:pStyle w:val="BodyText"/>
        <w:spacing w:line="360" w:lineRule="auto"/>
        <w:ind w:left="320" w:right="565"/>
        <w:jc w:val="both"/>
      </w:pPr>
      <w:r>
        <w:tab/>
        <w:t>Процес израде Локалног Акционог Плана за унапређење положај Рома и Ромкиња у граду  Врање и Градској општини Врањска Бања заснивао се на интерактивном приступу, чије су основне методолошке карактеристике:</w:t>
      </w:r>
    </w:p>
    <w:p w:rsidR="00750436" w:rsidRDefault="00750436" w:rsidP="00582DF6">
      <w:pPr>
        <w:spacing w:line="360" w:lineRule="auto"/>
        <w:jc w:val="both"/>
        <w:sectPr w:rsidR="00750436">
          <w:pgSz w:w="11910" w:h="16840"/>
          <w:pgMar w:top="152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ListParagraph"/>
        <w:numPr>
          <w:ilvl w:val="0"/>
          <w:numId w:val="26"/>
        </w:numPr>
        <w:tabs>
          <w:tab w:val="left" w:pos="2301"/>
          <w:tab w:val="left" w:pos="3400"/>
          <w:tab w:val="left" w:pos="3692"/>
          <w:tab w:val="left" w:pos="4957"/>
          <w:tab w:val="left" w:pos="5345"/>
          <w:tab w:val="left" w:pos="5674"/>
          <w:tab w:val="left" w:pos="6787"/>
          <w:tab w:val="left" w:pos="8014"/>
          <w:tab w:val="left" w:pos="8359"/>
          <w:tab w:val="left" w:pos="9395"/>
        </w:tabs>
        <w:spacing w:before="77" w:line="360" w:lineRule="auto"/>
        <w:ind w:right="569"/>
        <w:jc w:val="both"/>
        <w:rPr>
          <w:sz w:val="24"/>
        </w:rPr>
      </w:pPr>
      <w:r>
        <w:rPr>
          <w:sz w:val="24"/>
        </w:rPr>
        <w:t>Локални –спроведен је у локалној заједници и уважава локалне специфичности;</w:t>
      </w:r>
    </w:p>
    <w:p w:rsidR="00750436" w:rsidRDefault="00750436" w:rsidP="00582DF6">
      <w:pPr>
        <w:pStyle w:val="ListParagraph"/>
        <w:numPr>
          <w:ilvl w:val="0"/>
          <w:numId w:val="26"/>
        </w:numPr>
        <w:tabs>
          <w:tab w:val="left" w:pos="2301"/>
        </w:tabs>
        <w:spacing w:line="360" w:lineRule="auto"/>
        <w:ind w:right="1346"/>
        <w:jc w:val="both"/>
        <w:rPr>
          <w:sz w:val="24"/>
        </w:rPr>
      </w:pPr>
      <w:r>
        <w:rPr>
          <w:sz w:val="24"/>
        </w:rPr>
        <w:t>Партиципативан - укључио је различите битне актере, организационе подршке Ромима и Ромкињама у локалној заједници;</w:t>
      </w:r>
    </w:p>
    <w:p w:rsidR="00750436" w:rsidRDefault="00750436" w:rsidP="00582DF6">
      <w:pPr>
        <w:pStyle w:val="ListParagraph"/>
        <w:numPr>
          <w:ilvl w:val="0"/>
          <w:numId w:val="26"/>
        </w:numPr>
        <w:tabs>
          <w:tab w:val="left" w:pos="2301"/>
        </w:tabs>
        <w:spacing w:line="360" w:lineRule="auto"/>
        <w:ind w:right="767"/>
        <w:jc w:val="both"/>
        <w:rPr>
          <w:sz w:val="24"/>
        </w:rPr>
      </w:pPr>
      <w:r>
        <w:rPr>
          <w:sz w:val="24"/>
        </w:rPr>
        <w:t>Утемељен на реалним околностима, расположивим ресурсима и потребама унапређења положаја Рома;</w:t>
      </w:r>
    </w:p>
    <w:p w:rsidR="00750436" w:rsidRDefault="00750436" w:rsidP="00582DF6">
      <w:pPr>
        <w:pStyle w:val="ListParagraph"/>
        <w:numPr>
          <w:ilvl w:val="0"/>
          <w:numId w:val="26"/>
        </w:numPr>
        <w:tabs>
          <w:tab w:val="left" w:pos="2301"/>
        </w:tabs>
        <w:spacing w:line="360" w:lineRule="auto"/>
        <w:ind w:right="592"/>
        <w:jc w:val="both"/>
        <w:rPr>
          <w:sz w:val="24"/>
        </w:rPr>
      </w:pPr>
      <w:r>
        <w:rPr>
          <w:sz w:val="24"/>
        </w:rPr>
        <w:t>Прилагођен ситуацији у локалној заједници, актерима и позитивној промени којој се тежи;</w:t>
      </w:r>
    </w:p>
    <w:p w:rsidR="00750436" w:rsidRDefault="00750436" w:rsidP="00582DF6">
      <w:pPr>
        <w:pStyle w:val="ListParagraph"/>
        <w:numPr>
          <w:ilvl w:val="0"/>
          <w:numId w:val="26"/>
        </w:numPr>
        <w:tabs>
          <w:tab w:val="left" w:pos="2301"/>
        </w:tabs>
        <w:spacing w:before="1" w:line="360" w:lineRule="auto"/>
        <w:ind w:right="1075"/>
        <w:jc w:val="both"/>
        <w:rPr>
          <w:sz w:val="24"/>
        </w:rPr>
      </w:pPr>
      <w:r>
        <w:rPr>
          <w:sz w:val="24"/>
        </w:rPr>
        <w:t>Користи савремене методе планирања и анализе свих важних елемената потребних за доношење одлука;</w:t>
      </w:r>
    </w:p>
    <w:p w:rsidR="00750436" w:rsidRDefault="00750436" w:rsidP="00582DF6">
      <w:pPr>
        <w:pStyle w:val="ListParagraph"/>
        <w:numPr>
          <w:ilvl w:val="0"/>
          <w:numId w:val="26"/>
        </w:numPr>
        <w:tabs>
          <w:tab w:val="left" w:pos="2301"/>
        </w:tabs>
        <w:spacing w:line="360" w:lineRule="auto"/>
        <w:ind w:right="1340"/>
        <w:jc w:val="both"/>
        <w:rPr>
          <w:sz w:val="24"/>
        </w:rPr>
      </w:pPr>
      <w:r>
        <w:rPr>
          <w:sz w:val="24"/>
        </w:rPr>
        <w:t>Подстиче одговоран однос различитих друштвених актера у локалној заједници</w:t>
      </w:r>
    </w:p>
    <w:p w:rsidR="00750436" w:rsidRDefault="00750436" w:rsidP="00582DF6">
      <w:pPr>
        <w:pStyle w:val="BodyText"/>
        <w:spacing w:before="10"/>
        <w:rPr>
          <w:sz w:val="35"/>
        </w:rPr>
      </w:pPr>
    </w:p>
    <w:p w:rsidR="00750436" w:rsidRDefault="00750436" w:rsidP="00582DF6">
      <w:pPr>
        <w:pStyle w:val="BodyText"/>
        <w:spacing w:line="360" w:lineRule="auto"/>
        <w:ind w:left="320" w:right="566"/>
        <w:jc w:val="both"/>
      </w:pPr>
      <w:r>
        <w:tab/>
        <w:t>За потребе процеса, прикупљање и анализу основних података о положају и потребама положаја Рома и Ромкиња у граду Врање и Градској општини Врањска Бања, коришћени су следећи извори: резултати интервјуа са потенцијалним корисницима/цама и састанaка са локалним актерима, статистички подаци, извештаји Ромске Канцеларије и Мобилног тима града Врања и документи локалних ромских НВО итд.</w:t>
      </w:r>
    </w:p>
    <w:p w:rsidR="00750436" w:rsidRDefault="00750436" w:rsidP="00582DF6">
      <w:pPr>
        <w:pStyle w:val="BodyText"/>
        <w:spacing w:before="1"/>
        <w:rPr>
          <w:sz w:val="36"/>
        </w:rPr>
      </w:pPr>
    </w:p>
    <w:p w:rsidR="00750436" w:rsidRDefault="00750436" w:rsidP="00582DF6">
      <w:pPr>
        <w:pStyle w:val="BodyText"/>
        <w:ind w:left="320"/>
        <w:jc w:val="both"/>
      </w:pPr>
      <w:r>
        <w:t>Процес израде ЛАП-а спроведен је у периоду март - децембар 2017. године.</w:t>
      </w:r>
    </w:p>
    <w:p w:rsidR="00750436" w:rsidRDefault="00750436" w:rsidP="00582DF6">
      <w:pPr>
        <w:jc w:val="both"/>
        <w:sectPr w:rsidR="00750436">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Heading3"/>
        <w:tabs>
          <w:tab w:val="left" w:pos="10248"/>
        </w:tabs>
      </w:pPr>
      <w:bookmarkStart w:id="3" w:name="_TOC_250011"/>
      <w:r>
        <w:rPr>
          <w:shd w:val="clear" w:color="auto" w:fill="FCE9D9"/>
        </w:rPr>
        <w:t>Одељак 3: ПРИКУПЉЕНИ</w:t>
      </w:r>
      <w:bookmarkEnd w:id="3"/>
      <w:r>
        <w:rPr>
          <w:shd w:val="clear" w:color="auto" w:fill="FCE9D9"/>
        </w:rPr>
        <w:t>ПОДАЦИ</w:t>
      </w:r>
      <w:r>
        <w:rPr>
          <w:shd w:val="clear" w:color="auto" w:fill="FCE9D9"/>
        </w:rPr>
        <w:tab/>
      </w:r>
    </w:p>
    <w:p w:rsidR="00750436" w:rsidRDefault="00750436" w:rsidP="00582DF6">
      <w:pPr>
        <w:pStyle w:val="BodyText"/>
        <w:rPr>
          <w:b/>
          <w:sz w:val="30"/>
        </w:rPr>
      </w:pPr>
    </w:p>
    <w:p w:rsidR="00750436" w:rsidRDefault="00750436" w:rsidP="00582DF6">
      <w:pPr>
        <w:pStyle w:val="Heading4"/>
        <w:numPr>
          <w:ilvl w:val="1"/>
          <w:numId w:val="12"/>
        </w:numPr>
        <w:tabs>
          <w:tab w:val="left" w:pos="861"/>
        </w:tabs>
        <w:spacing w:before="232"/>
        <w:ind w:hanging="540"/>
      </w:pPr>
      <w:bookmarkStart w:id="4" w:name="_TOC_250010"/>
      <w:r>
        <w:t>Географски</w:t>
      </w:r>
      <w:bookmarkEnd w:id="4"/>
      <w:r>
        <w:t>подаци</w:t>
      </w:r>
    </w:p>
    <w:p w:rsidR="00750436" w:rsidRDefault="00750436" w:rsidP="00582DF6">
      <w:pPr>
        <w:pStyle w:val="BodyText"/>
        <w:rPr>
          <w:b/>
          <w:sz w:val="20"/>
        </w:rPr>
      </w:pPr>
    </w:p>
    <w:p w:rsidR="00750436" w:rsidRDefault="00750436" w:rsidP="00582DF6">
      <w:pPr>
        <w:pStyle w:val="BodyText"/>
        <w:spacing w:before="8"/>
        <w:rPr>
          <w:b/>
        </w:rPr>
      </w:pPr>
      <w:r>
        <w:rPr>
          <w:noProof/>
        </w:rPr>
        <w:pict>
          <v:shape id="image2.jpeg" o:spid="_x0000_s1028" type="#_x0000_t75" style="position:absolute;margin-left:45pt;margin-top:16.15pt;width:261.6pt;height:326.2pt;z-index:-251670528;visibility:visible;mso-wrap-distance-left:0;mso-wrap-distance-right:0;mso-position-horizontal-relative:page">
            <v:imagedata r:id="rId10" o:title=""/>
            <w10:wrap type="topAndBottom" anchorx="page"/>
          </v:shape>
        </w:pict>
      </w:r>
    </w:p>
    <w:p w:rsidR="00750436" w:rsidRDefault="00750436" w:rsidP="00582DF6">
      <w:pPr>
        <w:pStyle w:val="BodyText"/>
        <w:rPr>
          <w:b/>
          <w:sz w:val="20"/>
        </w:rPr>
      </w:pPr>
    </w:p>
    <w:p w:rsidR="00750436" w:rsidRDefault="00750436" w:rsidP="00582DF6">
      <w:pPr>
        <w:pStyle w:val="BodyText"/>
        <w:spacing w:before="8"/>
        <w:rPr>
          <w:b/>
          <w:sz w:val="21"/>
        </w:rPr>
      </w:pPr>
      <w:r>
        <w:rPr>
          <w:noProof/>
        </w:rPr>
        <w:pict>
          <v:group id="Group 276" o:spid="_x0000_s1029" style="position:absolute;margin-left:82.9pt;margin-top:14.95pt;width:428.05pt;height:189.6pt;z-index:-251651072;mso-wrap-distance-left:0;mso-wrap-distance-right:0;mso-position-horizontal-relative:page" coordorigin="1658,299" coordsize="8561,37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">
            <v:shape id="Picture 278" o:spid="_x0000_s1030" type="#_x0000_t75" style="position:absolute;left:1658;top:299;width:4169;height:37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5pXGAAAA3AAAAA8AAABkcnMvZG93bnJldi54bWxEj09rwkAUxO+C32F5Qm+60dog0VWkrVLo&#10;QeofvD6zzySYfRt2tyZ++26h0OMwM79hFqvO1OJOzleWFYxHCQji3OqKCwXHw2Y4A+EDssbaMil4&#10;kIfVst9bYKZty19034dCRAj7DBWUITSZlD4vyaAf2YY4elfrDIYoXSG1wzbCTS0nSZJKgxXHhRIb&#10;ei0pv+2/jYLLrWu3b9Nd5drP8/ZFntLN4T1V6mnQrecgAnXhP/zX/tAKJrNn+D0Tj4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9DmlcYAAADcAAAADwAAAAAAAAAAAAAA&#10;AACfAgAAZHJzL2Rvd25yZXYueG1sUEsFBgAAAAAEAAQA9wAAAJIDAAAAAA==&#10;">
              <v:imagedata r:id="rId11" o:title=""/>
            </v:shape>
            <v:shape id="Picture 277" o:spid="_x0000_s1031" type="#_x0000_t75" style="position:absolute;left:5887;top:299;width:4332;height:37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GaiHFAAAA3AAAAA8AAABkcnMvZG93bnJldi54bWxEj09rwkAUxO+FfoflCb3VjbYUja4iBbGC&#10;SP138PbIPpPF7NuQXZP47V2h0OMwM79hpvPOlqKh2hvHCgb9BARx5rThXMHxsHwfgfABWWPpmBTc&#10;ycN89voyxVS7lnfU7EMuIoR9igqKEKpUSp8VZNH3XUUcvYurLYYo61zqGtsIt6UcJsmXtGg4LhRY&#10;0XdB2XV/s5Fi2t242Zw/Vqfter341Qaz212pt163mIAI1IX/8F/7RysYjj7heSYeATl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RmohxQAAANwAAAAPAAAAAAAAAAAAAAAA&#10;AJ8CAABkcnMvZG93bnJldi54bWxQSwUGAAAAAAQABAD3AAAAkQMAAAAA&#10;">
              <v:imagedata r:id="rId12" o:title=""/>
            </v:shape>
            <w10:wrap type="topAndBottom" anchorx="page"/>
          </v:group>
        </w:pict>
      </w:r>
    </w:p>
    <w:p w:rsidR="00750436" w:rsidRDefault="00750436" w:rsidP="00582DF6">
      <w:pPr>
        <w:rPr>
          <w:sz w:val="21"/>
        </w:rPr>
        <w:sectPr w:rsidR="00750436">
          <w:pgSz w:w="11910" w:h="16840"/>
          <w:pgMar w:top="146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BodyText"/>
        <w:ind w:left="1073"/>
        <w:rPr>
          <w:sz w:val="20"/>
        </w:rPr>
      </w:pPr>
      <w:r>
        <w:rPr>
          <w:noProof/>
        </w:rPr>
      </w:r>
      <w:r w:rsidRPr="00272550">
        <w:rPr>
          <w:noProof/>
          <w:sz w:val="20"/>
        </w:rPr>
        <w:pict>
          <v:group id="Group 273" o:spid="_x0000_s1032" style="width:427.45pt;height:145.55pt;mso-position-horizontal-relative:char;mso-position-vertical-relative:line" coordsize="8549,2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">
            <v:shape id="Picture 275" o:spid="_x0000_s1033" type="#_x0000_t75" style="position:absolute;width:4157;height:2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xXHDAAAAA3AAAAA8AAABkcnMvZG93bnJldi54bWxET7sKwjAU3QX/IVzBRTTVQaUaRRTBQRAf&#10;IG6X5tpWm5vSxFr/3gyC4+G858vGFKKmyuWWFQwHEQjixOqcUwWX87Y/BeE8ssbCMin4kIPlot2a&#10;Y6ztm49Un3wqQgi7GBVk3pexlC7JyKAb2JI4cHdbGfQBVqnUFb5DuCnkKIrG0mDOoSHDktYZJc/T&#10;yyi43g+94jD5XPbb29Bseq/6YfZSqW6nWc1AeGr8X/xz77SC0TTMD2fCEZCL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TFccMAAAADcAAAADwAAAAAAAAAAAAAAAACfAgAA&#10;ZHJzL2Rvd25yZXYueG1sUEsFBgAAAAAEAAQA9wAAAIwDAAAAAA==&#10;">
              <v:imagedata r:id="rId13" o:title=""/>
            </v:shape>
            <v:shape id="Picture 274" o:spid="_x0000_s1034" type="#_x0000_t75" style="position:absolute;left:4217;width:4332;height:2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jH1vFAAAA3AAAAA8AAABkcnMvZG93bnJldi54bWxEj0+LwjAUxO8LfofwhL2tqeJKqUYRWcGL&#10;B/8gHh/Ns602LyXJ2q6f3iwIHoeZ+Q0zW3SmFndyvrKsYDhIQBDnVldcKDge1l8pCB+QNdaWScEf&#10;eVjMex8zzLRteUf3fShEhLDPUEEZQpNJ6fOSDPqBbYijd7HOYIjSFVI7bCPc1HKUJBNpsOK4UGJD&#10;q5Ly2/7XKOBv120ezfaYbNvJ4Xo+PdKf8VWpz363nIII1IV3+NXeaAWjdAj/Z+IRkPM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Yx9bxQAAANwAAAAPAAAAAAAAAAAAAAAA&#10;AJ8CAABkcnMvZG93bnJldi54bWxQSwUGAAAAAAQABAD3AAAAkQMAAAAA&#10;">
              <v:imagedata r:id="rId14" o:title=""/>
            </v:shape>
            <w10:anchorlock/>
          </v:group>
        </w:pict>
      </w:r>
    </w:p>
    <w:p w:rsidR="00750436" w:rsidRDefault="00750436" w:rsidP="00582DF6">
      <w:pPr>
        <w:pStyle w:val="BodyText"/>
        <w:rPr>
          <w:b/>
          <w:sz w:val="20"/>
        </w:rPr>
      </w:pPr>
    </w:p>
    <w:p w:rsidR="00750436" w:rsidRDefault="00750436" w:rsidP="00582DF6">
      <w:pPr>
        <w:pStyle w:val="BodyText"/>
        <w:spacing w:before="220" w:line="360" w:lineRule="auto"/>
        <w:ind w:left="312" w:right="568"/>
        <w:jc w:val="both"/>
      </w:pPr>
      <w:r>
        <w:tab/>
        <w:t>Нема поузданих података када и где је формирано насеље и на чијим темељима је изникао град Врање. Претпоставља се да се то догодило у време Траколира (Римљана), Византије, Грка или Словена који су ове просторе насељавали у 5. и 7. веку. Међутим, једно је сасвим јасно: ово је изузетно важно геостратешко подручје на коме су се од памтивека укрставали каравански путеви. Тако да је најлакши пут ка једноме и ка другоме, освајаче водио пут преко врањског поморавља.</w:t>
      </w:r>
    </w:p>
    <w:p w:rsidR="00750436" w:rsidRPr="008C5540" w:rsidRDefault="00750436" w:rsidP="00582DF6">
      <w:pPr>
        <w:pStyle w:val="BodyText"/>
        <w:spacing w:before="6"/>
      </w:pPr>
    </w:p>
    <w:p w:rsidR="00750436" w:rsidRDefault="00750436" w:rsidP="00582DF6">
      <w:pPr>
        <w:pStyle w:val="BodyText"/>
        <w:spacing w:before="1" w:line="360" w:lineRule="auto"/>
        <w:ind w:left="312" w:right="567"/>
        <w:jc w:val="both"/>
      </w:pPr>
      <w:r>
        <w:tab/>
        <w:t>Први писани траг о Врању оставила нам је Ана Комнина, византијска принцеза, још у 11. веку, пишући о владавини свога оца цара Алексија Комнина. Она у књизи ,,Алексијада" каже да је рашки жупан Вукан 1093. године у свом освајачком походу стигао до Врања и освојио га. Не за дуго, он се пред моћнијом Византијом морао повући. Она то описује овако: „На то се Вукан осмели и, како није преостало никога да му се супротстави, поче да пљачка суседне градове и земље. И околину Скопља потпуно опустоши, а делом и попали. Али не само то, него, заузевши Полов и стигавши до Врања, уништи и опустоши све и одвуче отуда много плена па се врати у своју земљу.“</w:t>
      </w:r>
    </w:p>
    <w:p w:rsidR="00750436" w:rsidRPr="008C5540" w:rsidRDefault="00750436" w:rsidP="00582DF6">
      <w:pPr>
        <w:pStyle w:val="BodyText"/>
        <w:spacing w:before="2"/>
      </w:pPr>
    </w:p>
    <w:p w:rsidR="00750436" w:rsidRDefault="00750436" w:rsidP="00582DF6">
      <w:pPr>
        <w:pStyle w:val="BodyText"/>
        <w:spacing w:line="360" w:lineRule="auto"/>
        <w:ind w:left="312" w:right="568"/>
        <w:jc w:val="both"/>
      </w:pPr>
      <w:r>
        <w:tab/>
        <w:t>Други пут 1193. године, Врање је од Византије привремено преотео велики рашки жупан Стефан Немања и припојио га средњовековној српској држави. Ипак, у саставу српске државе Врање је дефинитивно ушло 1207. године када га је освојио Стефан Првовенчани.</w:t>
      </w:r>
    </w:p>
    <w:p w:rsidR="00750436" w:rsidRPr="008C5540" w:rsidRDefault="00750436" w:rsidP="00582DF6">
      <w:pPr>
        <w:pStyle w:val="BodyText"/>
        <w:spacing w:before="9"/>
      </w:pPr>
    </w:p>
    <w:p w:rsidR="00750436" w:rsidRDefault="00750436" w:rsidP="00582DF6">
      <w:pPr>
        <w:pStyle w:val="BodyText"/>
        <w:spacing w:line="360" w:lineRule="auto"/>
        <w:ind w:left="312" w:right="570"/>
        <w:jc w:val="both"/>
      </w:pPr>
      <w:r>
        <w:tab/>
        <w:t>Интересантно је напоменути да је приликом распада српске средњевековне државе, Врање постало самостална област под управом кесара Угљеше, „Господара Врања, Прешева и Куманова“. Ова самостална област нестала је после Косовске битке, када је Врање ушло у састав државе деспота Стефана Лазаревића.</w:t>
      </w:r>
    </w:p>
    <w:p w:rsidR="00750436" w:rsidRDefault="00750436" w:rsidP="00582DF6">
      <w:pPr>
        <w:spacing w:line="360" w:lineRule="auto"/>
        <w:jc w:val="both"/>
        <w:sectPr w:rsidR="00750436">
          <w:pgSz w:w="11910" w:h="16840"/>
          <w:pgMar w:top="152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BodyText"/>
        <w:spacing w:before="77" w:line="360" w:lineRule="auto"/>
        <w:ind w:left="312" w:right="571"/>
        <w:jc w:val="both"/>
      </w:pPr>
      <w:r>
        <w:tab/>
        <w:t>Распадом српске средњовековне државе, Турци су Врање освојили 14. јуна 1455. године, и држали га у својим рукама све до 31. јануара 1878. године, на светог Антанаса, када је варош освојила српска војска под командом генерала Јована Белимарковића. Врање је под турском влашћу било 422 године. Град је у Кнежевини Србији дочекао слободу са нешто више од 8.000 становника.</w:t>
      </w:r>
    </w:p>
    <w:p w:rsidR="00750436" w:rsidRPr="008C5540" w:rsidRDefault="00750436" w:rsidP="00582DF6">
      <w:pPr>
        <w:pStyle w:val="BodyText"/>
      </w:pPr>
    </w:p>
    <w:p w:rsidR="00750436" w:rsidRDefault="00750436" w:rsidP="00582DF6">
      <w:pPr>
        <w:pStyle w:val="BodyText"/>
        <w:spacing w:line="360" w:lineRule="auto"/>
        <w:ind w:left="312" w:right="564"/>
        <w:jc w:val="both"/>
      </w:pPr>
      <w:r>
        <w:tab/>
        <w:t>Почетком 20. века, Врање је имало око 12.000 становника. Као погранични град Кнежевине/Краљевине Србије, служио је као полазно место за четнике (комите) у Стару Србију. У то време, у граду се налазио и конзулат Османског царства. У Балканским и два светска рата, Врање и овај крај поново су били на мети освајача. У Првом балканском рату, 1912. године операцијама против Турака, одавде су лично командовали краљ Петар И Карађорђевић, председник владе Никола Пашић, са више министара и генералштаб са начелником штаба Врховне команде војводом Радомиром Путником.</w:t>
      </w:r>
    </w:p>
    <w:p w:rsidR="00750436" w:rsidRPr="008C5540" w:rsidRDefault="00750436" w:rsidP="00582DF6">
      <w:pPr>
        <w:pStyle w:val="BodyText"/>
        <w:spacing w:before="1"/>
      </w:pPr>
    </w:p>
    <w:p w:rsidR="00750436" w:rsidRDefault="00750436" w:rsidP="00582DF6">
      <w:pPr>
        <w:pStyle w:val="BodyText"/>
        <w:spacing w:line="360" w:lineRule="auto"/>
        <w:ind w:left="312" w:right="569"/>
        <w:jc w:val="both"/>
      </w:pPr>
      <w:r>
        <w:tab/>
        <w:t>Но, ови простори су, посебно у новој историји, били честа мета бугарских освајача који су овде починили нечувене злочине. У Првом светском рату, Бугари су окупирали Врање 16/17. октобра 1915. године. Слобода је тада плаћена са 514 живота на фронту и 335 недужно стрељаних.</w:t>
      </w:r>
    </w:p>
    <w:p w:rsidR="00750436" w:rsidRPr="008C5540" w:rsidRDefault="00750436" w:rsidP="00582DF6">
      <w:pPr>
        <w:pStyle w:val="BodyText"/>
        <w:spacing w:before="11"/>
      </w:pPr>
    </w:p>
    <w:p w:rsidR="00750436" w:rsidRDefault="00750436" w:rsidP="001923A8">
      <w:pPr>
        <w:pStyle w:val="BodyText"/>
        <w:spacing w:line="360" w:lineRule="auto"/>
        <w:ind w:left="312" w:right="572"/>
        <w:jc w:val="both"/>
      </w:pPr>
      <w:r>
        <w:tab/>
        <w:t>У Другом светском рату, Немци су у овај град ушли 9. априла 1941. године, да би га 22. априла предали у руке бугарским фашистима. Они су у Врању, за четири године, направили права зверства - стрељали су око 700, а интернирали 4.000 родољуба. У борбама је учествовало око 12.000 бораца, од којих 956 није дочекало слободу 7. септембра 1944. године.</w:t>
      </w:r>
    </w:p>
    <w:p w:rsidR="00750436" w:rsidRDefault="00750436" w:rsidP="00582DF6">
      <w:pPr>
        <w:pStyle w:val="BodyText"/>
        <w:rPr>
          <w:sz w:val="26"/>
        </w:rPr>
      </w:pPr>
    </w:p>
    <w:p w:rsidR="00750436" w:rsidRDefault="00750436" w:rsidP="00582DF6">
      <w:pPr>
        <w:pStyle w:val="Heading4"/>
        <w:numPr>
          <w:ilvl w:val="1"/>
          <w:numId w:val="12"/>
        </w:numPr>
        <w:tabs>
          <w:tab w:val="left" w:pos="921"/>
        </w:tabs>
        <w:spacing w:before="206"/>
        <w:ind w:left="920" w:hanging="608"/>
        <w:jc w:val="both"/>
      </w:pPr>
      <w:bookmarkStart w:id="5" w:name="_TOC_250009"/>
      <w:r>
        <w:t>Демографски подаци и национална структура</w:t>
      </w:r>
      <w:bookmarkEnd w:id="5"/>
      <w:r>
        <w:t xml:space="preserve"> становништва</w:t>
      </w:r>
    </w:p>
    <w:p w:rsidR="00750436" w:rsidRDefault="00750436" w:rsidP="00582DF6">
      <w:pPr>
        <w:pStyle w:val="BodyText"/>
        <w:rPr>
          <w:b/>
          <w:sz w:val="26"/>
        </w:rPr>
      </w:pPr>
    </w:p>
    <w:p w:rsidR="00750436" w:rsidRDefault="00750436" w:rsidP="00582DF6">
      <w:pPr>
        <w:pStyle w:val="BodyText"/>
        <w:spacing w:before="6"/>
        <w:rPr>
          <w:b/>
          <w:sz w:val="21"/>
        </w:rPr>
      </w:pPr>
    </w:p>
    <w:p w:rsidR="00750436" w:rsidRDefault="00750436" w:rsidP="00582DF6">
      <w:pPr>
        <w:pStyle w:val="BodyText"/>
        <w:spacing w:before="1" w:line="360" w:lineRule="auto"/>
        <w:ind w:left="312" w:right="569"/>
        <w:jc w:val="both"/>
      </w:pPr>
      <w:r>
        <w:tab/>
        <w:t>По попису становништва, домаћинстава и станова 2011. у Србији, који је проведен од 1. до 15. октобра 2011, у граду Врање живело је укупно 83524 становника, што представља 1,16% од укупног броја становника Србије, односно 52,50% од од укупног броја становника Пчињског округа. Попис становништва проводен је на темељу Закона о попису становништва, домаћинстава и станова у 2011. години ("Службени гласник РС", бр. 104/09 и 24/11).</w:t>
      </w:r>
    </w:p>
    <w:p w:rsidR="00750436" w:rsidRDefault="00750436" w:rsidP="00582DF6">
      <w:pPr>
        <w:spacing w:line="360" w:lineRule="auto"/>
        <w:jc w:val="both"/>
        <w:sectPr w:rsidR="00750436">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Heading4"/>
        <w:spacing w:before="62"/>
        <w:ind w:left="312"/>
      </w:pPr>
      <w:r>
        <w:rPr>
          <w:u w:val="thick"/>
        </w:rPr>
        <w:t>Народ - Број становника у %:</w:t>
      </w:r>
    </w:p>
    <w:p w:rsidR="00750436" w:rsidRDefault="00750436" w:rsidP="00582DF6">
      <w:pPr>
        <w:pStyle w:val="BodyText"/>
        <w:spacing w:before="11"/>
        <w:rPr>
          <w:b/>
          <w:sz w:val="11"/>
        </w:rPr>
      </w:pPr>
    </w:p>
    <w:tbl>
      <w:tblPr>
        <w:tblW w:w="0" w:type="auto"/>
        <w:tblInd w:w="7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93"/>
        <w:gridCol w:w="3190"/>
        <w:gridCol w:w="3193"/>
      </w:tblGrid>
      <w:tr w:rsidR="00750436">
        <w:trPr>
          <w:trHeight w:val="414"/>
        </w:trPr>
        <w:tc>
          <w:tcPr>
            <w:tcW w:w="3193" w:type="dxa"/>
          </w:tcPr>
          <w:p w:rsidR="00750436" w:rsidRDefault="00750436" w:rsidP="00582DF6">
            <w:pPr>
              <w:pStyle w:val="TableParagraph"/>
              <w:spacing w:before="1"/>
              <w:ind w:left="107"/>
              <w:rPr>
                <w:b/>
                <w:sz w:val="24"/>
              </w:rPr>
            </w:pPr>
            <w:r>
              <w:rPr>
                <w:b/>
                <w:sz w:val="24"/>
                <w:u w:val="thick"/>
              </w:rPr>
              <w:t>Срби</w:t>
            </w:r>
          </w:p>
        </w:tc>
        <w:tc>
          <w:tcPr>
            <w:tcW w:w="3190" w:type="dxa"/>
          </w:tcPr>
          <w:p w:rsidR="00750436" w:rsidRDefault="00750436" w:rsidP="00582DF6">
            <w:pPr>
              <w:pStyle w:val="TableParagraph"/>
              <w:spacing w:before="1"/>
              <w:ind w:left="107"/>
              <w:rPr>
                <w:b/>
                <w:sz w:val="24"/>
              </w:rPr>
            </w:pPr>
            <w:r>
              <w:rPr>
                <w:b/>
                <w:sz w:val="24"/>
                <w:u w:val="thick"/>
              </w:rPr>
              <w:t>76.569</w:t>
            </w:r>
          </w:p>
        </w:tc>
        <w:tc>
          <w:tcPr>
            <w:tcW w:w="3193" w:type="dxa"/>
          </w:tcPr>
          <w:p w:rsidR="00750436" w:rsidRDefault="00750436" w:rsidP="00582DF6">
            <w:pPr>
              <w:pStyle w:val="TableParagraph"/>
              <w:spacing w:before="1"/>
              <w:ind w:left="107"/>
              <w:rPr>
                <w:b/>
                <w:sz w:val="24"/>
              </w:rPr>
            </w:pPr>
            <w:r>
              <w:rPr>
                <w:b/>
                <w:sz w:val="24"/>
                <w:u w:val="thick"/>
              </w:rPr>
              <w:t>91,67%</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Албанци</w:t>
            </w:r>
          </w:p>
        </w:tc>
        <w:tc>
          <w:tcPr>
            <w:tcW w:w="3190" w:type="dxa"/>
          </w:tcPr>
          <w:p w:rsidR="00750436" w:rsidRDefault="00750436" w:rsidP="00582DF6">
            <w:pPr>
              <w:pStyle w:val="TableParagraph"/>
              <w:spacing w:line="270" w:lineRule="exact"/>
              <w:ind w:left="107"/>
              <w:rPr>
                <w:sz w:val="24"/>
              </w:rPr>
            </w:pPr>
            <w:r>
              <w:rPr>
                <w:sz w:val="24"/>
              </w:rPr>
              <w:t>13</w:t>
            </w:r>
          </w:p>
        </w:tc>
        <w:tc>
          <w:tcPr>
            <w:tcW w:w="3193" w:type="dxa"/>
          </w:tcPr>
          <w:p w:rsidR="00750436" w:rsidRDefault="00750436" w:rsidP="00582DF6">
            <w:pPr>
              <w:pStyle w:val="TableParagraph"/>
              <w:spacing w:line="270" w:lineRule="exact"/>
              <w:ind w:left="107"/>
              <w:rPr>
                <w:sz w:val="24"/>
              </w:rPr>
            </w:pPr>
            <w:r>
              <w:rPr>
                <w:sz w:val="24"/>
              </w:rPr>
              <w:t>0,02%</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Бошњаци</w:t>
            </w:r>
          </w:p>
        </w:tc>
        <w:tc>
          <w:tcPr>
            <w:tcW w:w="3190" w:type="dxa"/>
          </w:tcPr>
          <w:p w:rsidR="00750436" w:rsidRDefault="00750436" w:rsidP="00582DF6">
            <w:pPr>
              <w:pStyle w:val="TableParagraph"/>
              <w:spacing w:line="270" w:lineRule="exact"/>
              <w:ind w:left="107"/>
              <w:rPr>
                <w:sz w:val="24"/>
              </w:rPr>
            </w:pPr>
            <w:r>
              <w:rPr>
                <w:sz w:val="24"/>
              </w:rPr>
              <w:t>4</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4"/>
        </w:trPr>
        <w:tc>
          <w:tcPr>
            <w:tcW w:w="3193" w:type="dxa"/>
          </w:tcPr>
          <w:p w:rsidR="00750436" w:rsidRDefault="00750436" w:rsidP="00582DF6">
            <w:pPr>
              <w:pStyle w:val="TableParagraph"/>
              <w:spacing w:line="273" w:lineRule="exact"/>
              <w:ind w:left="107"/>
              <w:rPr>
                <w:sz w:val="24"/>
              </w:rPr>
            </w:pPr>
            <w:r>
              <w:rPr>
                <w:sz w:val="24"/>
              </w:rPr>
              <w:t>Бугари</w:t>
            </w:r>
          </w:p>
        </w:tc>
        <w:tc>
          <w:tcPr>
            <w:tcW w:w="3190" w:type="dxa"/>
          </w:tcPr>
          <w:p w:rsidR="00750436" w:rsidRDefault="00750436" w:rsidP="00582DF6">
            <w:pPr>
              <w:pStyle w:val="TableParagraph"/>
              <w:spacing w:line="273" w:lineRule="exact"/>
              <w:ind w:left="107"/>
              <w:rPr>
                <w:sz w:val="24"/>
              </w:rPr>
            </w:pPr>
            <w:r>
              <w:rPr>
                <w:sz w:val="24"/>
              </w:rPr>
              <w:t>589</w:t>
            </w:r>
          </w:p>
        </w:tc>
        <w:tc>
          <w:tcPr>
            <w:tcW w:w="3193" w:type="dxa"/>
          </w:tcPr>
          <w:p w:rsidR="00750436" w:rsidRDefault="00750436" w:rsidP="00582DF6">
            <w:pPr>
              <w:pStyle w:val="TableParagraph"/>
              <w:spacing w:line="273" w:lineRule="exact"/>
              <w:ind w:left="107"/>
              <w:rPr>
                <w:sz w:val="24"/>
              </w:rPr>
            </w:pPr>
            <w:r>
              <w:rPr>
                <w:sz w:val="24"/>
              </w:rPr>
              <w:t>0,71%</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Буњевци</w:t>
            </w:r>
          </w:p>
        </w:tc>
        <w:tc>
          <w:tcPr>
            <w:tcW w:w="3190" w:type="dxa"/>
          </w:tcPr>
          <w:p w:rsidR="00750436" w:rsidRDefault="00750436" w:rsidP="00582DF6">
            <w:pPr>
              <w:pStyle w:val="TableParagraph"/>
              <w:spacing w:line="270" w:lineRule="exact"/>
              <w:ind w:left="107"/>
              <w:rPr>
                <w:sz w:val="24"/>
              </w:rPr>
            </w:pPr>
            <w:r>
              <w:rPr>
                <w:sz w:val="24"/>
              </w:rPr>
              <w:t>1</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Горанци</w:t>
            </w:r>
          </w:p>
        </w:tc>
        <w:tc>
          <w:tcPr>
            <w:tcW w:w="3190" w:type="dxa"/>
          </w:tcPr>
          <w:p w:rsidR="00750436" w:rsidRDefault="00750436" w:rsidP="00582DF6">
            <w:pPr>
              <w:pStyle w:val="TableParagraph"/>
              <w:spacing w:line="270" w:lineRule="exact"/>
              <w:ind w:left="107"/>
              <w:rPr>
                <w:sz w:val="24"/>
              </w:rPr>
            </w:pPr>
            <w:r>
              <w:rPr>
                <w:sz w:val="24"/>
              </w:rPr>
              <w:t>43</w:t>
            </w:r>
          </w:p>
        </w:tc>
        <w:tc>
          <w:tcPr>
            <w:tcW w:w="3193" w:type="dxa"/>
          </w:tcPr>
          <w:p w:rsidR="00750436" w:rsidRDefault="00750436" w:rsidP="00582DF6">
            <w:pPr>
              <w:pStyle w:val="TableParagraph"/>
              <w:spacing w:line="270" w:lineRule="exact"/>
              <w:ind w:left="107"/>
              <w:rPr>
                <w:sz w:val="24"/>
              </w:rPr>
            </w:pPr>
            <w:r>
              <w:rPr>
                <w:sz w:val="24"/>
              </w:rPr>
              <w:t>0,05%</w:t>
            </w:r>
          </w:p>
        </w:tc>
      </w:tr>
      <w:tr w:rsidR="00750436">
        <w:trPr>
          <w:trHeight w:val="415"/>
        </w:trPr>
        <w:tc>
          <w:tcPr>
            <w:tcW w:w="3193" w:type="dxa"/>
          </w:tcPr>
          <w:p w:rsidR="00750436" w:rsidRDefault="00750436" w:rsidP="00582DF6">
            <w:pPr>
              <w:pStyle w:val="TableParagraph"/>
              <w:spacing w:line="273" w:lineRule="exact"/>
              <w:ind w:left="107"/>
              <w:rPr>
                <w:sz w:val="24"/>
              </w:rPr>
            </w:pPr>
            <w:r>
              <w:rPr>
                <w:sz w:val="24"/>
              </w:rPr>
              <w:t>Југославени</w:t>
            </w:r>
          </w:p>
        </w:tc>
        <w:tc>
          <w:tcPr>
            <w:tcW w:w="3190" w:type="dxa"/>
          </w:tcPr>
          <w:p w:rsidR="00750436" w:rsidRDefault="00750436" w:rsidP="00582DF6">
            <w:pPr>
              <w:pStyle w:val="TableParagraph"/>
              <w:spacing w:line="273" w:lineRule="exact"/>
              <w:ind w:left="107"/>
              <w:rPr>
                <w:sz w:val="24"/>
              </w:rPr>
            </w:pPr>
            <w:r>
              <w:rPr>
                <w:sz w:val="24"/>
              </w:rPr>
              <w:t>220</w:t>
            </w:r>
          </w:p>
        </w:tc>
        <w:tc>
          <w:tcPr>
            <w:tcW w:w="3193" w:type="dxa"/>
          </w:tcPr>
          <w:p w:rsidR="00750436" w:rsidRDefault="00750436" w:rsidP="00582DF6">
            <w:pPr>
              <w:pStyle w:val="TableParagraph"/>
              <w:spacing w:line="273" w:lineRule="exact"/>
              <w:ind w:left="107"/>
              <w:rPr>
                <w:sz w:val="24"/>
              </w:rPr>
            </w:pPr>
            <w:r>
              <w:rPr>
                <w:sz w:val="24"/>
              </w:rPr>
              <w:t>03%</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Мађари</w:t>
            </w:r>
          </w:p>
        </w:tc>
        <w:tc>
          <w:tcPr>
            <w:tcW w:w="3190" w:type="dxa"/>
          </w:tcPr>
          <w:p w:rsidR="00750436" w:rsidRDefault="00750436" w:rsidP="00582DF6">
            <w:pPr>
              <w:pStyle w:val="TableParagraph"/>
              <w:spacing w:line="270" w:lineRule="exact"/>
              <w:ind w:left="107"/>
              <w:rPr>
                <w:sz w:val="24"/>
              </w:rPr>
            </w:pPr>
            <w:r>
              <w:rPr>
                <w:sz w:val="24"/>
              </w:rPr>
              <w:t>6</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Македонци</w:t>
            </w:r>
          </w:p>
        </w:tc>
        <w:tc>
          <w:tcPr>
            <w:tcW w:w="3190" w:type="dxa"/>
          </w:tcPr>
          <w:p w:rsidR="00750436" w:rsidRDefault="00750436" w:rsidP="00582DF6">
            <w:pPr>
              <w:pStyle w:val="TableParagraph"/>
              <w:spacing w:line="270" w:lineRule="exact"/>
              <w:ind w:left="107"/>
              <w:rPr>
                <w:sz w:val="24"/>
              </w:rPr>
            </w:pPr>
            <w:r>
              <w:rPr>
                <w:sz w:val="24"/>
              </w:rPr>
              <w:t>255</w:t>
            </w:r>
          </w:p>
        </w:tc>
        <w:tc>
          <w:tcPr>
            <w:tcW w:w="3193" w:type="dxa"/>
          </w:tcPr>
          <w:p w:rsidR="00750436" w:rsidRDefault="00750436" w:rsidP="00582DF6">
            <w:pPr>
              <w:pStyle w:val="TableParagraph"/>
              <w:spacing w:line="270" w:lineRule="exact"/>
              <w:ind w:left="107"/>
              <w:rPr>
                <w:sz w:val="24"/>
              </w:rPr>
            </w:pPr>
            <w:r>
              <w:rPr>
                <w:sz w:val="24"/>
              </w:rPr>
              <w:t>0,31%</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Муслимани</w:t>
            </w:r>
          </w:p>
        </w:tc>
        <w:tc>
          <w:tcPr>
            <w:tcW w:w="3190" w:type="dxa"/>
          </w:tcPr>
          <w:p w:rsidR="00750436" w:rsidRDefault="00750436" w:rsidP="00582DF6">
            <w:pPr>
              <w:pStyle w:val="TableParagraph"/>
              <w:spacing w:line="270" w:lineRule="exact"/>
              <w:ind w:left="107"/>
              <w:rPr>
                <w:sz w:val="24"/>
              </w:rPr>
            </w:pPr>
            <w:r>
              <w:rPr>
                <w:sz w:val="24"/>
              </w:rPr>
              <w:t>17</w:t>
            </w:r>
          </w:p>
        </w:tc>
        <w:tc>
          <w:tcPr>
            <w:tcW w:w="3193" w:type="dxa"/>
          </w:tcPr>
          <w:p w:rsidR="00750436" w:rsidRDefault="00750436" w:rsidP="00582DF6">
            <w:pPr>
              <w:pStyle w:val="TableParagraph"/>
              <w:spacing w:line="270" w:lineRule="exact"/>
              <w:ind w:left="107"/>
              <w:rPr>
                <w:sz w:val="24"/>
              </w:rPr>
            </w:pPr>
            <w:r>
              <w:rPr>
                <w:sz w:val="24"/>
              </w:rPr>
              <w:t>0,02%</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Немци</w:t>
            </w:r>
          </w:p>
        </w:tc>
        <w:tc>
          <w:tcPr>
            <w:tcW w:w="3190" w:type="dxa"/>
          </w:tcPr>
          <w:p w:rsidR="00750436" w:rsidRDefault="00750436" w:rsidP="00582DF6">
            <w:pPr>
              <w:pStyle w:val="TableParagraph"/>
              <w:spacing w:line="270" w:lineRule="exact"/>
              <w:ind w:left="107"/>
              <w:rPr>
                <w:sz w:val="24"/>
              </w:rPr>
            </w:pPr>
            <w:r>
              <w:rPr>
                <w:sz w:val="24"/>
              </w:rPr>
              <w:t>1</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2"/>
        </w:trPr>
        <w:tc>
          <w:tcPr>
            <w:tcW w:w="3193" w:type="dxa"/>
          </w:tcPr>
          <w:p w:rsidR="00750436" w:rsidRDefault="00750436" w:rsidP="00582DF6">
            <w:pPr>
              <w:pStyle w:val="TableParagraph"/>
              <w:spacing w:line="275" w:lineRule="exact"/>
              <w:ind w:left="107"/>
              <w:rPr>
                <w:b/>
                <w:sz w:val="24"/>
              </w:rPr>
            </w:pPr>
            <w:r>
              <w:rPr>
                <w:b/>
                <w:sz w:val="24"/>
                <w:u w:val="thick"/>
              </w:rPr>
              <w:t>Роми</w:t>
            </w:r>
          </w:p>
        </w:tc>
        <w:tc>
          <w:tcPr>
            <w:tcW w:w="3190" w:type="dxa"/>
          </w:tcPr>
          <w:p w:rsidR="00750436" w:rsidRDefault="00750436" w:rsidP="00582DF6">
            <w:pPr>
              <w:pStyle w:val="TableParagraph"/>
              <w:spacing w:line="275" w:lineRule="exact"/>
              <w:ind w:left="107"/>
              <w:rPr>
                <w:b/>
                <w:sz w:val="24"/>
              </w:rPr>
            </w:pPr>
            <w:r>
              <w:rPr>
                <w:b/>
                <w:sz w:val="24"/>
                <w:u w:val="thick"/>
              </w:rPr>
              <w:t>4.654</w:t>
            </w:r>
          </w:p>
        </w:tc>
        <w:tc>
          <w:tcPr>
            <w:tcW w:w="3193" w:type="dxa"/>
          </w:tcPr>
          <w:p w:rsidR="00750436" w:rsidRDefault="00750436" w:rsidP="00582DF6">
            <w:pPr>
              <w:pStyle w:val="TableParagraph"/>
              <w:spacing w:line="275" w:lineRule="exact"/>
              <w:ind w:left="107"/>
              <w:rPr>
                <w:b/>
                <w:sz w:val="24"/>
              </w:rPr>
            </w:pPr>
            <w:r>
              <w:rPr>
                <w:b/>
                <w:sz w:val="24"/>
                <w:u w:val="thick"/>
              </w:rPr>
              <w:t>5,57%</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Руси</w:t>
            </w:r>
          </w:p>
        </w:tc>
        <w:tc>
          <w:tcPr>
            <w:tcW w:w="3190" w:type="dxa"/>
          </w:tcPr>
          <w:p w:rsidR="00750436" w:rsidRDefault="00750436" w:rsidP="00582DF6">
            <w:pPr>
              <w:pStyle w:val="TableParagraph"/>
              <w:spacing w:line="270" w:lineRule="exact"/>
              <w:ind w:left="107"/>
              <w:rPr>
                <w:sz w:val="24"/>
              </w:rPr>
            </w:pPr>
            <w:r>
              <w:rPr>
                <w:sz w:val="24"/>
              </w:rPr>
              <w:t>10</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5"/>
        </w:trPr>
        <w:tc>
          <w:tcPr>
            <w:tcW w:w="3193" w:type="dxa"/>
          </w:tcPr>
          <w:p w:rsidR="00750436" w:rsidRDefault="00750436" w:rsidP="00582DF6">
            <w:pPr>
              <w:pStyle w:val="TableParagraph"/>
              <w:spacing w:line="270" w:lineRule="exact"/>
              <w:ind w:left="107"/>
              <w:rPr>
                <w:sz w:val="24"/>
              </w:rPr>
            </w:pPr>
            <w:r>
              <w:rPr>
                <w:sz w:val="24"/>
              </w:rPr>
              <w:t>Русини</w:t>
            </w:r>
          </w:p>
        </w:tc>
        <w:tc>
          <w:tcPr>
            <w:tcW w:w="3190" w:type="dxa"/>
          </w:tcPr>
          <w:p w:rsidR="00750436" w:rsidRDefault="00750436" w:rsidP="00582DF6">
            <w:pPr>
              <w:pStyle w:val="TableParagraph"/>
              <w:spacing w:line="270" w:lineRule="exact"/>
              <w:ind w:left="107"/>
              <w:rPr>
                <w:sz w:val="24"/>
              </w:rPr>
            </w:pPr>
            <w:r>
              <w:rPr>
                <w:sz w:val="24"/>
              </w:rPr>
              <w:t>1</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Словаци</w:t>
            </w:r>
          </w:p>
        </w:tc>
        <w:tc>
          <w:tcPr>
            <w:tcW w:w="3190" w:type="dxa"/>
          </w:tcPr>
          <w:p w:rsidR="00750436" w:rsidRDefault="00750436" w:rsidP="00582DF6">
            <w:pPr>
              <w:pStyle w:val="TableParagraph"/>
              <w:spacing w:line="270" w:lineRule="exact"/>
              <w:ind w:left="107"/>
              <w:rPr>
                <w:sz w:val="24"/>
              </w:rPr>
            </w:pPr>
            <w:r>
              <w:rPr>
                <w:sz w:val="24"/>
              </w:rPr>
              <w:t>7</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Словенци</w:t>
            </w:r>
          </w:p>
        </w:tc>
        <w:tc>
          <w:tcPr>
            <w:tcW w:w="3190" w:type="dxa"/>
          </w:tcPr>
          <w:p w:rsidR="00750436" w:rsidRDefault="00750436" w:rsidP="00582DF6">
            <w:pPr>
              <w:pStyle w:val="TableParagraph"/>
              <w:spacing w:line="270" w:lineRule="exact"/>
              <w:ind w:left="107"/>
              <w:rPr>
                <w:sz w:val="24"/>
              </w:rPr>
            </w:pPr>
            <w:r>
              <w:rPr>
                <w:sz w:val="24"/>
              </w:rPr>
              <w:t>8</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Украјинци</w:t>
            </w:r>
          </w:p>
        </w:tc>
        <w:tc>
          <w:tcPr>
            <w:tcW w:w="3190" w:type="dxa"/>
          </w:tcPr>
          <w:p w:rsidR="00750436" w:rsidRDefault="00750436" w:rsidP="00582DF6">
            <w:pPr>
              <w:pStyle w:val="TableParagraph"/>
              <w:spacing w:line="270" w:lineRule="exact"/>
              <w:ind w:left="107"/>
              <w:rPr>
                <w:sz w:val="24"/>
              </w:rPr>
            </w:pPr>
            <w:r>
              <w:rPr>
                <w:sz w:val="24"/>
              </w:rPr>
              <w:t>2</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Хрвати</w:t>
            </w:r>
          </w:p>
        </w:tc>
        <w:tc>
          <w:tcPr>
            <w:tcW w:w="3190" w:type="dxa"/>
          </w:tcPr>
          <w:p w:rsidR="00750436" w:rsidRDefault="00750436" w:rsidP="00582DF6">
            <w:pPr>
              <w:pStyle w:val="TableParagraph"/>
              <w:spacing w:line="270" w:lineRule="exact"/>
              <w:ind w:left="107"/>
              <w:rPr>
                <w:sz w:val="24"/>
              </w:rPr>
            </w:pPr>
            <w:r>
              <w:rPr>
                <w:sz w:val="24"/>
              </w:rPr>
              <w:t>33</w:t>
            </w:r>
          </w:p>
        </w:tc>
        <w:tc>
          <w:tcPr>
            <w:tcW w:w="3193" w:type="dxa"/>
          </w:tcPr>
          <w:p w:rsidR="00750436" w:rsidRDefault="00750436" w:rsidP="00582DF6">
            <w:pPr>
              <w:pStyle w:val="TableParagraph"/>
              <w:spacing w:line="270" w:lineRule="exact"/>
              <w:ind w:left="107"/>
              <w:rPr>
                <w:sz w:val="24"/>
              </w:rPr>
            </w:pPr>
            <w:r>
              <w:rPr>
                <w:sz w:val="24"/>
              </w:rPr>
              <w:t>0,04%</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Црногорци</w:t>
            </w:r>
          </w:p>
        </w:tc>
        <w:tc>
          <w:tcPr>
            <w:tcW w:w="3190" w:type="dxa"/>
          </w:tcPr>
          <w:p w:rsidR="00750436" w:rsidRDefault="00750436" w:rsidP="00582DF6">
            <w:pPr>
              <w:pStyle w:val="TableParagraph"/>
              <w:spacing w:line="270" w:lineRule="exact"/>
              <w:ind w:left="107"/>
              <w:rPr>
                <w:sz w:val="24"/>
              </w:rPr>
            </w:pPr>
            <w:r>
              <w:rPr>
                <w:sz w:val="24"/>
              </w:rPr>
              <w:t>48</w:t>
            </w:r>
          </w:p>
        </w:tc>
        <w:tc>
          <w:tcPr>
            <w:tcW w:w="3193" w:type="dxa"/>
          </w:tcPr>
          <w:p w:rsidR="00750436" w:rsidRDefault="00750436" w:rsidP="00582DF6">
            <w:pPr>
              <w:pStyle w:val="TableParagraph"/>
              <w:spacing w:line="270" w:lineRule="exact"/>
              <w:ind w:left="107"/>
              <w:rPr>
                <w:sz w:val="24"/>
              </w:rPr>
            </w:pPr>
            <w:r>
              <w:rPr>
                <w:sz w:val="24"/>
              </w:rPr>
              <w:t>0,06%</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Остали</w:t>
            </w:r>
          </w:p>
        </w:tc>
        <w:tc>
          <w:tcPr>
            <w:tcW w:w="3190" w:type="dxa"/>
          </w:tcPr>
          <w:p w:rsidR="00750436" w:rsidRDefault="00750436" w:rsidP="00582DF6">
            <w:pPr>
              <w:pStyle w:val="TableParagraph"/>
              <w:spacing w:line="270" w:lineRule="exact"/>
              <w:ind w:left="107"/>
              <w:rPr>
                <w:sz w:val="24"/>
              </w:rPr>
            </w:pPr>
            <w:r>
              <w:rPr>
                <w:sz w:val="24"/>
              </w:rPr>
              <w:t>42</w:t>
            </w:r>
          </w:p>
        </w:tc>
        <w:tc>
          <w:tcPr>
            <w:tcW w:w="3193" w:type="dxa"/>
          </w:tcPr>
          <w:p w:rsidR="00750436" w:rsidRDefault="00750436" w:rsidP="00582DF6">
            <w:pPr>
              <w:pStyle w:val="TableParagraph"/>
              <w:spacing w:line="270" w:lineRule="exact"/>
              <w:ind w:left="107"/>
              <w:rPr>
                <w:sz w:val="24"/>
              </w:rPr>
            </w:pPr>
            <w:r>
              <w:rPr>
                <w:sz w:val="24"/>
              </w:rPr>
              <w:t>0,05%</w:t>
            </w:r>
          </w:p>
        </w:tc>
      </w:tr>
      <w:tr w:rsidR="00750436">
        <w:trPr>
          <w:trHeight w:val="830"/>
        </w:trPr>
        <w:tc>
          <w:tcPr>
            <w:tcW w:w="3193" w:type="dxa"/>
          </w:tcPr>
          <w:p w:rsidR="00750436" w:rsidRDefault="00750436" w:rsidP="00582DF6">
            <w:pPr>
              <w:pStyle w:val="TableParagraph"/>
              <w:spacing w:line="273" w:lineRule="exact"/>
              <w:ind w:left="107"/>
              <w:rPr>
                <w:sz w:val="24"/>
              </w:rPr>
            </w:pPr>
            <w:r>
              <w:rPr>
                <w:sz w:val="24"/>
              </w:rPr>
              <w:t>Неизјашњени и</w:t>
            </w:r>
          </w:p>
          <w:p w:rsidR="00750436" w:rsidRDefault="00750436" w:rsidP="00582DF6">
            <w:pPr>
              <w:pStyle w:val="TableParagraph"/>
              <w:spacing w:before="137"/>
              <w:ind w:left="107"/>
              <w:rPr>
                <w:sz w:val="24"/>
              </w:rPr>
            </w:pPr>
            <w:r>
              <w:rPr>
                <w:sz w:val="24"/>
              </w:rPr>
              <w:t>неопредијељени</w:t>
            </w:r>
          </w:p>
        </w:tc>
        <w:tc>
          <w:tcPr>
            <w:tcW w:w="3190" w:type="dxa"/>
          </w:tcPr>
          <w:p w:rsidR="00750436" w:rsidRDefault="00750436" w:rsidP="00582DF6">
            <w:pPr>
              <w:pStyle w:val="TableParagraph"/>
              <w:spacing w:line="273" w:lineRule="exact"/>
              <w:ind w:left="107"/>
              <w:rPr>
                <w:sz w:val="24"/>
              </w:rPr>
            </w:pPr>
            <w:r>
              <w:rPr>
                <w:sz w:val="24"/>
              </w:rPr>
              <w:t>736</w:t>
            </w:r>
          </w:p>
        </w:tc>
        <w:tc>
          <w:tcPr>
            <w:tcW w:w="3193" w:type="dxa"/>
          </w:tcPr>
          <w:p w:rsidR="00750436" w:rsidRDefault="00750436" w:rsidP="00582DF6">
            <w:pPr>
              <w:pStyle w:val="TableParagraph"/>
              <w:spacing w:line="273" w:lineRule="exact"/>
              <w:ind w:left="107"/>
              <w:rPr>
                <w:sz w:val="24"/>
              </w:rPr>
            </w:pPr>
            <w:r>
              <w:rPr>
                <w:sz w:val="24"/>
              </w:rPr>
              <w:t>0,88%</w:t>
            </w:r>
          </w:p>
        </w:tc>
      </w:tr>
      <w:tr w:rsidR="00750436">
        <w:trPr>
          <w:trHeight w:val="412"/>
        </w:trPr>
        <w:tc>
          <w:tcPr>
            <w:tcW w:w="3193" w:type="dxa"/>
          </w:tcPr>
          <w:p w:rsidR="00750436" w:rsidRDefault="00750436" w:rsidP="00582DF6">
            <w:pPr>
              <w:pStyle w:val="TableParagraph"/>
              <w:spacing w:line="270" w:lineRule="exact"/>
              <w:ind w:left="107"/>
              <w:rPr>
                <w:sz w:val="24"/>
              </w:rPr>
            </w:pPr>
            <w:r>
              <w:rPr>
                <w:sz w:val="24"/>
              </w:rPr>
              <w:t>Регионално опредјељени</w:t>
            </w:r>
          </w:p>
        </w:tc>
        <w:tc>
          <w:tcPr>
            <w:tcW w:w="3190" w:type="dxa"/>
          </w:tcPr>
          <w:p w:rsidR="00750436" w:rsidRDefault="00750436" w:rsidP="00582DF6">
            <w:pPr>
              <w:pStyle w:val="TableParagraph"/>
              <w:spacing w:line="270" w:lineRule="exact"/>
              <w:ind w:left="107"/>
              <w:rPr>
                <w:sz w:val="24"/>
              </w:rPr>
            </w:pPr>
            <w:r>
              <w:rPr>
                <w:sz w:val="24"/>
              </w:rPr>
              <w:t>7</w:t>
            </w:r>
          </w:p>
        </w:tc>
        <w:tc>
          <w:tcPr>
            <w:tcW w:w="3193" w:type="dxa"/>
          </w:tcPr>
          <w:p w:rsidR="00750436" w:rsidRDefault="00750436" w:rsidP="00582DF6">
            <w:pPr>
              <w:pStyle w:val="TableParagraph"/>
              <w:spacing w:line="270" w:lineRule="exact"/>
              <w:ind w:left="107"/>
              <w:rPr>
                <w:sz w:val="24"/>
              </w:rPr>
            </w:pPr>
            <w:r>
              <w:rPr>
                <w:sz w:val="24"/>
              </w:rPr>
              <w:t>0,01%</w:t>
            </w:r>
          </w:p>
        </w:tc>
      </w:tr>
      <w:tr w:rsidR="00750436">
        <w:trPr>
          <w:trHeight w:val="414"/>
        </w:trPr>
        <w:tc>
          <w:tcPr>
            <w:tcW w:w="3193" w:type="dxa"/>
          </w:tcPr>
          <w:p w:rsidR="00750436" w:rsidRDefault="00750436" w:rsidP="00582DF6">
            <w:pPr>
              <w:pStyle w:val="TableParagraph"/>
              <w:spacing w:line="270" w:lineRule="exact"/>
              <w:ind w:left="107"/>
              <w:rPr>
                <w:sz w:val="24"/>
              </w:rPr>
            </w:pPr>
            <w:r>
              <w:rPr>
                <w:sz w:val="24"/>
              </w:rPr>
              <w:t>Непознато</w:t>
            </w:r>
          </w:p>
        </w:tc>
        <w:tc>
          <w:tcPr>
            <w:tcW w:w="3190" w:type="dxa"/>
          </w:tcPr>
          <w:p w:rsidR="00750436" w:rsidRDefault="00750436" w:rsidP="00582DF6">
            <w:pPr>
              <w:pStyle w:val="TableParagraph"/>
              <w:spacing w:line="270" w:lineRule="exact"/>
              <w:ind w:left="107"/>
              <w:rPr>
                <w:sz w:val="24"/>
              </w:rPr>
            </w:pPr>
            <w:r>
              <w:rPr>
                <w:sz w:val="24"/>
              </w:rPr>
              <w:t>454</w:t>
            </w:r>
          </w:p>
        </w:tc>
        <w:tc>
          <w:tcPr>
            <w:tcW w:w="3193" w:type="dxa"/>
          </w:tcPr>
          <w:p w:rsidR="00750436" w:rsidRDefault="00750436" w:rsidP="00582DF6">
            <w:pPr>
              <w:pStyle w:val="TableParagraph"/>
              <w:spacing w:line="270" w:lineRule="exact"/>
              <w:ind w:left="107"/>
              <w:rPr>
                <w:sz w:val="24"/>
              </w:rPr>
            </w:pPr>
            <w:r>
              <w:rPr>
                <w:sz w:val="24"/>
              </w:rPr>
              <w:t>0,54%</w:t>
            </w:r>
          </w:p>
        </w:tc>
      </w:tr>
    </w:tbl>
    <w:p w:rsidR="00750436" w:rsidRDefault="00750436" w:rsidP="00582DF6">
      <w:pPr>
        <w:pStyle w:val="BodyText"/>
        <w:rPr>
          <w:b/>
          <w:sz w:val="36"/>
        </w:rPr>
      </w:pPr>
    </w:p>
    <w:p w:rsidR="00750436" w:rsidRDefault="00750436" w:rsidP="00582DF6">
      <w:pPr>
        <w:pStyle w:val="Heading4"/>
        <w:numPr>
          <w:ilvl w:val="1"/>
          <w:numId w:val="12"/>
        </w:numPr>
        <w:tabs>
          <w:tab w:val="left" w:pos="914"/>
        </w:tabs>
        <w:ind w:left="913" w:hanging="601"/>
      </w:pPr>
      <w:bookmarkStart w:id="6" w:name="_TOC_250008"/>
      <w:r>
        <w:t>Подаци о Ромима у граду Врању и Градској општини Врањска</w:t>
      </w:r>
      <w:bookmarkEnd w:id="6"/>
      <w:r>
        <w:t>Бања</w:t>
      </w:r>
    </w:p>
    <w:p w:rsidR="00750436" w:rsidRDefault="00750436" w:rsidP="00582DF6">
      <w:pPr>
        <w:pStyle w:val="BodyText"/>
        <w:rPr>
          <w:b/>
          <w:sz w:val="26"/>
        </w:rPr>
      </w:pPr>
    </w:p>
    <w:p w:rsidR="00750436" w:rsidRDefault="00750436" w:rsidP="00582DF6">
      <w:pPr>
        <w:pStyle w:val="BodyText"/>
        <w:spacing w:before="7"/>
        <w:rPr>
          <w:b/>
          <w:sz w:val="21"/>
        </w:rPr>
      </w:pPr>
    </w:p>
    <w:p w:rsidR="00750436" w:rsidRDefault="00750436" w:rsidP="00582DF6">
      <w:pPr>
        <w:pStyle w:val="BodyText"/>
        <w:spacing w:line="360" w:lineRule="auto"/>
        <w:ind w:left="312" w:right="566"/>
        <w:jc w:val="both"/>
      </w:pPr>
      <w:r>
        <w:t>Према званичним подацима (попис 2011.година) Рома у граду Врењу има 4654. Према евиденцији удружења Рома има око 7500. Из наведених података се види да је у Врању, као и у већини других места у Србији присутан проблем евидентирања ове националне мањине.</w:t>
      </w:r>
    </w:p>
    <w:p w:rsidR="00750436" w:rsidRDefault="00750436" w:rsidP="00582DF6">
      <w:pPr>
        <w:spacing w:line="360" w:lineRule="auto"/>
        <w:jc w:val="both"/>
        <w:sectPr w:rsidR="00750436">
          <w:pgSz w:w="11910" w:h="16840"/>
          <w:pgMar w:top="146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Pr="008C5540" w:rsidRDefault="00750436" w:rsidP="00582DF6">
      <w:pPr>
        <w:pStyle w:val="BodyText"/>
        <w:spacing w:before="77"/>
        <w:ind w:left="372"/>
        <w:rPr>
          <w:b/>
        </w:rPr>
      </w:pPr>
      <w:r>
        <w:rPr>
          <w:noProof/>
        </w:rPr>
        <w:pict>
          <v:group id="Group 206" o:spid="_x0000_s1035" style="position:absolute;left:0;text-align:left;margin-left:6558.2pt;margin-top:-9.8pt;width:587.45pt;height:818.75pt;z-index:-251669504;mso-position-horizontal:right;mso-position-horizontal-relative:page;mso-position-vertical-relative:page" coordorigin="480,480" coordsize="11208,158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">
            <v:shape id="Picture 272" o:spid="_x0000_s1036" type="#_x0000_t75" style="position:absolute;left:1441;top:7333;width:10247;height:577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LnNjHAAAA3AAAAA8AAABkcnMvZG93bnJldi54bWxEj0FLAzEUhO+C/yE8wVubbSul3TYtohUV&#10;LNJtDz0+Nq+bZTcvaxLb1V9vBMHjMDPfMMt1b1txJh9qxwpGwwwEcel0zZWCw/5pMAMRIrLG1jEp&#10;+KIA69X11RJz7S68o3MRK5EgHHJUYGLscilDachiGLqOOHkn5y3GJH0ltcdLgttWjrNsKi3WnBYM&#10;dvRgqGyKT6vguYnH14/tvNju79qNmTWP7/7tW6nbm/5+ASJSH//Df+0XrWA8msDvmXQE5O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XLnNjHAAAA3AAAAA8AAAAAAAAAAAAA&#10;AAAAnwIAAGRycy9kb3ducmV2LnhtbFBLBQYAAAAABAAEAPcAAACTAwAAAAA=&#10;">
              <v:imagedata r:id="rId15" o:title=""/>
            </v:shape>
            <v:shape id="Picture 271" o:spid="_x0000_s1037" type="#_x0000_t75" style="position:absolute;left:2017;top:8213;width:9671;height: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1neLDAAAA3AAAAA8AAABkcnMvZG93bnJldi54bWxEj0GLwjAUhO/C/ofwhL1pqqyi1SiyUhEv&#10;Ynfx/GieTbF5KU3U+u/NwoLHYWa+YZbrztbiTq2vHCsYDRMQxIXTFZcKfn+ywQyED8gaa8ek4Eke&#10;1quP3hJT7R58onseShEh7FNUYEJoUil9YciiH7qGOHoX11oMUbal1C0+ItzWcpwkU2mx4rhgsKFv&#10;Q8U1v1kFWz2dhHxzzHR2ONvDZL675Oas1Ge/2yxABOrCO/zf3msF49EX/J2JR0Cu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Wd4sMAAADcAAAADwAAAAAAAAAAAAAAAACf&#10;AgAAZHJzL2Rvd25yZXYueG1sUEsFBgAAAAAEAAQA9wAAAI8DAAAAAA==&#10;">
              <v:imagedata r:id="rId16" o:title=""/>
            </v:shape>
            <v:shape id="Picture 270" o:spid="_x0000_s1038" type="#_x0000_t75" style="position:absolute;left:1637;top:7935;width:9455;height:4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PNZ7CAAAA3AAAAA8AAABkcnMvZG93bnJldi54bWxEj0+LwjAUxO+C3yE8wZumCop2jUWWLe7V&#10;P8geH82zrW1eQhO1++3NwoLHYWZ+w2yy3rTiQZ2vLSuYTRMQxIXVNZcKzqd8sgLhA7LG1jIp+CUP&#10;2XY42GCq7ZMP9DiGUkQI+xQVVCG4VEpfVGTQT60jjt7VdgZDlF0pdYfPCDetnCfJUhqsOS5U6Oiz&#10;oqI53o0CZ/Xhcmv2Z3f6Wt93+x+Tc26UGo/63QeIQH14h//b31rBfLaAvzPxCMj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TzWewgAAANwAAAAPAAAAAAAAAAAAAAAAAJ8C&#10;AABkcnMvZG93bnJldi54bWxQSwUGAAAAAAQABAD3AAAAjgMAAAAA&#10;">
              <v:imagedata r:id="rId17" o:title=""/>
            </v:shape>
            <v:shape id="Picture 269" o:spid="_x0000_s1039" type="#_x0000_t75" style="position:absolute;left:1637;top:8135;width:6113;height:4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d3qbDAAAA3AAAAA8AAABkcnMvZG93bnJldi54bWxEj0+LwjAUxO+C3yE8wZum9iDSNcoiCl78&#10;V4X1+GiebdnmpTbR1m9vhIU9DjPzG2a+7EwlntS40rKCyTgCQZxZXXKu4HLejGYgnEfWWFkmBS9y&#10;sFz0e3NMtG35RM/U5yJA2CWooPC+TqR0WUEG3djWxMG72cagD7LJpW6wDXBTyTiKptJgyWGhwJpW&#10;BWW/6cMoKOP2vj8crzrdXX+i+Pbw67zbKTUcdN9fIDx1/j/8195qBfFkCp8z4QjIx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53epsMAAADcAAAADwAAAAAAAAAAAAAAAACf&#10;AgAAZHJzL2Rvd25yZXYueG1sUEsFBgAAAAAEAAQA9wAAAI8DAAAAAA==&#10;">
              <v:imagedata r:id="rId18" o:title=""/>
            </v:shape>
            <v:shape id="Freeform 268" o:spid="_x0000_s1040" style="position:absolute;left:6349;top:1064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CM5cQA&#10;AADcAAAADwAAAGRycy9kb3ducmV2LnhtbESPQWsCMRSE74L/ITyhN03Wgy2rUVQoFpaCWqHXx+a5&#10;u7h52W6ixn9vCoUeh5n5hlmsom3FjXrfONaQTRQI4tKZhisNp6/38RsIH5ANto5Jw4M8rJbDwQJz&#10;4+58oNsxVCJB2OeooQ6hy6X0ZU0W/cR1xMk7u95iSLKvpOnxnuC2lVOlZtJiw2mhxo62NZWX49Vq&#10;mJlM7WXcnz6Lw3epfmzcFcVG65dRXM9BBIrhP/zX/jAaptkr/J5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gjOXEAAAA3AAAAA8AAAAAAAAAAAAAAAAAmAIAAGRycy9k&#10;b3ducmV2LnhtbFBLBQYAAAAABAAEAPUAAACJAwAAAAA=&#10;" path="m321,l247,8,180,33,120,71,70,120,32,180,8,248,,322r8,74l32,463r38,60l120,573r60,38l247,635r74,9l395,635r67,-24l522,573r50,-50l610,463r24,-67l642,322r-8,-74l610,180,572,120,522,71,462,33,395,8,321,xe" fillcolor="#efa12d" stroked="f">
              <v:path arrowok="t" o:connecttype="custom" o:connectlocs="321,10641;247,10649;180,10674;120,10712;70,10761;32,10821;8,10889;0,10963;8,11037;32,11104;70,11164;120,11214;180,11252;247,11276;321,11285;395,11276;462,11252;522,11214;572,11164;610,11104;634,11037;642,10963;634,10889;610,10821;572,10761;522,10712;462,10674;395,10649;321,10641" o:connectangles="0,0,0,0,0,0,0,0,0,0,0,0,0,0,0,0,0,0,0,0,0,0,0,0,0,0,0,0,0"/>
            </v:shape>
            <v:shape id="Freeform 267" o:spid="_x0000_s1041" style="position:absolute;left:6349;top:1064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XN3cMA&#10;AADcAAAADwAAAGRycy9kb3ducmV2LnhtbERPy2rCQBTdF/yH4QrdNRNdiE0dRQRRuhB8FLq8zdwm&#10;sZk7cWY0MV/vLIQuD+c9W3SmFjdyvrKsYJSkIIhzqysuFJyO67cpCB+QNdaWScGdPCzmg5cZZtq2&#10;vKfbIRQihrDPUEEZQpNJ6fOSDPrENsSR+7XOYIjQFVI7bGO4qeU4TSfSYMWxocSGViXlf4erUbD5&#10;vryfv4ybtj8y/+z1rj9fJ71Sr8Nu+QEiUBf+xU/3VisYj+LaeC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XN3cMAAADcAAAADwAAAAAAAAAAAAAAAACYAgAAZHJzL2Rv&#10;d25yZXYueG1sUEsFBgAAAAAEAAQA9QAAAIgDAAAAAA==&#10;" path="m,322l8,248,32,180,70,120,120,71,180,33,247,8,321,r74,8l462,33r60,38l572,120r38,60l634,248r8,74l634,396r-24,67l572,523r-50,50l462,611r-67,24l321,644r-74,-9l180,611,120,573,70,523,32,463,8,396,,322xe" filled="f" strokecolor="white" strokeweight=".37703mm">
              <v:path arrowok="t" o:connecttype="custom" o:connectlocs="0,10963;8,10889;32,10821;70,10761;120,10712;180,10674;247,10649;321,10641;395,10649;462,10674;522,10712;572,10761;610,10821;634,10889;642,10963;634,11037;610,11104;572,11164;522,11214;462,11252;395,11276;321,11285;247,11276;180,11252;120,11214;70,11164;32,11104;8,11037;0,10963" o:connectangles="0,0,0,0,0,0,0,0,0,0,0,0,0,0,0,0,0,0,0,0,0,0,0,0,0,0,0,0,0"/>
            </v:shape>
            <v:shape id="Picture 266" o:spid="_x0000_s1042" type="#_x0000_t75" style="position:absolute;left:6400;top:10864;width:555;height:1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rvrzCAAAA3AAAAA8AAABkcnMvZG93bnJldi54bWxEj0+LwjAUxO8LfofwBG9rahFZq1FEEPS2&#10;dnfvj+bZVpuX0KR/9ttvFgSPw8z8htnuR9OInlpfW1awmCcgiAuray4VfH+d3j9A+ICssbFMCn7J&#10;w343edtipu3AV+rzUIoIYZ+hgioEl0npi4oM+rl1xNG72dZgiLItpW5xiHDTyDRJVtJgzXGhQkfH&#10;iopH3hkFRe76i314t/xJxysPq+6+/uyUmk3HwwZEoDG8ws/2WStIF2v4PxOPgNz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a768wgAAANwAAAAPAAAAAAAAAAAAAAAAAJ8C&#10;AABkcnMvZG93bnJldi54bWxQSwUGAAAAAAQABAD3AAAAjgMAAAAA&#10;">
              <v:imagedata r:id="rId19" o:title=""/>
            </v:shape>
            <v:line id="Line 265" o:spid="_x0000_s1043" style="position:absolute;visibility:visible" from="6671,10641" to="6671,10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9iVsAAAADcAAAADwAAAGRycy9kb3ducmV2LnhtbERPy4rCMBTdD/gP4QruxtQuZKimRQRf&#10;UBh8fMClubbV5qY0aa1/P1kMuDyc9zobTSMG6lxtWcFiHoEgLqyuuVRwu+6+f0A4j6yxsUwK3uQg&#10;Sydfa0y0ffGZhosvRQhhl6CCyvs2kdIVFRl0c9sSB+5uO4M+wK6UusNXCDeNjKNoKQ3WHBoqbGlb&#10;UfG89EbBtd4++9teHh6+z0/7X523wz1XajYdNysQnkb/Ef+7j1pBHIf54Uw4AjL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IPYlbAAAAA3AAAAA8AAAAAAAAAAAAAAAAA&#10;oQIAAGRycy9kb3ducmV2LnhtbFBLBQYAAAAABAAEAPkAAACOAwAAAAA=&#10;" strokecolor="#be8021" strokeweight=".37664mm"/>
            <v:shape id="Freeform 264" o:spid="_x0000_s1044" style="position:absolute;left:6349;top:9022;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7t8QA&#10;AADcAAAADwAAAGRycy9kb3ducmV2LnhtbESPT2sCMRTE7wW/Q3iCt5rsHqSsRmmFUmER/AdeH5vX&#10;3aWbl3UTNX57Uyj0OMzMb5jFKtpO3GjwrWMN2VSBIK6cabnWcDp+vr6B8AHZYOeYNDzIw2o5ellg&#10;Ydyd93Q7hFokCPsCNTQh9IWUvmrIop+6njh5326wGJIcamkGvCe47WSu1ExabDktNNjTuqHq53C1&#10;GmYmUzsZd6dtuT9X6mLjV1l+aD0Zx/c5iEAx/If/2hujIc8z+D2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pe7fEAAAA3AAAAA8AAAAAAAAAAAAAAAAAmAIAAGRycy9k&#10;b3ducmV2LnhtbFBLBQYAAAAABAAEAPUAAACJAwAAAAA=&#10;" path="m321,l247,9,180,33,120,71,70,121,32,181,8,248,,322r8,74l32,464r38,60l120,573r60,38l247,636r74,8l395,636r67,-25l522,573r50,-49l610,464r24,-68l642,322r-8,-74l610,181,572,121,522,71,462,33,395,9,321,xe" fillcolor="#efa12d" stroked="f">
              <v:path arrowok="t" o:connecttype="custom" o:connectlocs="321,9022;247,9031;180,9055;120,9093;70,9143;32,9203;8,9270;0,9344;8,9418;32,9486;70,9546;120,9595;180,9633;247,9658;321,9666;395,9658;462,9633;522,9595;572,9546;610,9486;634,9418;642,9344;634,9270;610,9203;572,9143;522,9093;462,9055;395,9031;321,9022" o:connectangles="0,0,0,0,0,0,0,0,0,0,0,0,0,0,0,0,0,0,0,0,0,0,0,0,0,0,0,0,0"/>
            </v:shape>
            <v:shape id="Freeform 263" o:spid="_x0000_s1045" style="position:absolute;left:6349;top:9022;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wisYA&#10;AADcAAAADwAAAGRycy9kb3ducmV2LnhtbESPT2vCQBTE7wW/w/KE3urGHESjq4ggLT0U6h/w+Mw+&#10;k2j2bbq7mjSfvlso9DjMzG+YxaoztXiQ85VlBeNRAoI4t7riQsFhv32ZgvABWWNtmRR8k4fVcvC0&#10;wEzblj/psQuFiBD2GSooQ2gyKX1ekkE/sg1x9C7WGQxRukJqh22Em1qmSTKRBiuOCyU2tCkpv+3u&#10;RsHr6Wt2PRo3bc8yf+/1R3+9T3qlnofdeg4iUBf+w3/tN60gTVP4PROP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wisYAAADcAAAADwAAAAAAAAAAAAAAAACYAgAAZHJz&#10;L2Rvd25yZXYueG1sUEsFBgAAAAAEAAQA9QAAAIsDAAAAAA==&#10;" path="m,322l8,248,32,181,70,121,120,71,180,33,247,9,321,r74,9l462,33r60,38l572,121r38,60l634,248r8,74l634,396r-24,68l572,524r-50,49l462,611r-67,25l321,644r-74,-8l180,611,120,573,70,524,32,464,8,396,,322xe" filled="f" strokecolor="white" strokeweight=".37703mm">
              <v:path arrowok="t" o:connecttype="custom" o:connectlocs="0,9344;8,9270;32,9203;70,9143;120,9093;180,9055;247,9031;321,9022;395,9031;462,9055;522,9093;572,9143;610,9203;634,9270;642,9344;634,9418;610,9486;572,9546;522,9595;462,9633;395,9658;321,9666;247,9658;180,9633;120,9595;70,9546;32,9486;8,9418;0,9344" o:connectangles="0,0,0,0,0,0,0,0,0,0,0,0,0,0,0,0,0,0,0,0,0,0,0,0,0,0,0,0,0"/>
            </v:shape>
            <v:shape id="Picture 262" o:spid="_x0000_s1046" type="#_x0000_t75" style="position:absolute;left:6505;top:9292;width:343;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GUErGAAAA3AAAAA8AAABkcnMvZG93bnJldi54bWxEj0FrwkAUhO8F/8PyBG9104hRUlcJomgP&#10;HrT10Nsj+5qkzb4N2TWJ/94tFHocZuYbZrUZTC06al1lWcHLNAJBnFtdcaHg433/vAThPLLG2jIp&#10;uJODzXr0tMJU257P1F18IQKEXYoKSu+bVEqXl2TQTW1DHLwv2xr0QbaF1C32AW5qGUdRIg1WHBZK&#10;bGhbUv5zuRkFi/kck2SXnd4O15OPukP//XnLlJqMh+wVhKfB/4f/2ketII5n8HsmHAG5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sZQSsYAAADcAAAADwAAAAAAAAAAAAAA&#10;AACfAgAAZHJzL2Rvd25yZXYueG1sUEsFBgAAAAAEAAQA9wAAAJIDAAAAAA==&#10;">
              <v:imagedata r:id="rId20" o:title=""/>
            </v:shape>
            <v:line id="Line 261" o:spid="_x0000_s1047" style="position:absolute;visibility:visible" from="6832,10684" to="7318,10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4LxcUAAADcAAAADwAAAGRycy9kb3ducmV2LnhtbESPzWrDMBCE74W8g9hAL6WR45Y0uJGN&#10;CQTaW5vkktvGWv9Qa2UkxXHfvioEchxm5htmU0ymFyM531lWsFwkIIgrqztuFBwPu+c1CB+QNfaW&#10;ScEveSjy2cMGM22v/E3jPjQiQthnqKANYcik9FVLBv3CDsTRq60zGKJ0jdQOrxFuepkmyUoa7Dgu&#10;tDjQtqXqZ38xCl5ciqvy7euzPjVjWXNyfhpGp9TjfCrfQQSawj18a39oBWn6Cv9n4hGQ+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4LxcUAAADcAAAADwAAAAAAAAAA&#10;AAAAAAChAgAAZHJzL2Rvd25yZXYueG1sUEsFBgAAAAAEAAQA+QAAAJMDAAAAAA==&#10;" strokecolor="#be8021" strokeweight=".37683mm"/>
            <v:shape id="Freeform 260" o:spid="_x0000_s1048" style="position:absolute;left:7157;top:9239;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9tMQA&#10;AADcAAAADwAAAGRycy9kb3ducmV2LnhtbESPUWvCMBSF3wf+h3AHe5uJhcnoTIsTZIMiqBP2emnu&#10;2mJzU5tMs39vBGGPh3POdziLMtpenGn0nWMNs6kCQVw703Gj4fC1fn4F4QOywd4xafgjD2UxeVhg&#10;btyFd3Teh0YkCPscNbQhDLmUvm7Jop+6gTh5P260GJIcG2lGvCS47WWm1Fxa7DgttDjQqqX6uP+1&#10;GuZmprYybg+bavddq5ONH1X1rvXTY1y+gQgUw3/43v40GrLsBW5n0hG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SfbTEAAAA3AAAAA8AAAAAAAAAAAAAAAAAmAIAAGRycy9k&#10;b3ducmV2LnhtbFBLBQYAAAAABAAEAPUAAACJAwAAAAA=&#10;" path="m321,l248,9,180,33,121,71,71,121,33,180,9,248,,322r9,74l33,464r38,59l121,573r59,38l248,635r73,9l395,635r68,-24l522,573r50,-50l610,464r24,-68l643,322r-9,-74l610,180,572,121,522,71,463,33,395,9,321,xe" fillcolor="#efa12d" stroked="f">
              <v:path arrowok="t" o:connecttype="custom" o:connectlocs="321,9239;248,9248;180,9272;121,9310;71,9360;33,9419;9,9487;0,9561;9,9635;33,9703;71,9762;121,9812;180,9850;248,9874;321,9883;395,9874;463,9850;522,9812;572,9762;610,9703;634,9635;643,9561;634,9487;610,9419;572,9360;522,9310;463,9272;395,9248;321,9239" o:connectangles="0,0,0,0,0,0,0,0,0,0,0,0,0,0,0,0,0,0,0,0,0,0,0,0,0,0,0,0,0"/>
            </v:shape>
            <v:shape id="Freeform 259" o:spid="_x0000_s1049" style="position:absolute;left:7157;top:9239;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o2icYA&#10;AADcAAAADwAAAGRycy9kb3ducmV2LnhtbESPQWvCQBSE74L/YXmF3nTTHIKNrlIK0tJDoVbB4zP7&#10;TKLZt+nuatL8+m5B8DjMzDfMYtWbRlzJ+dqygqdpAoK4sLrmUsH2ez2ZgfABWWNjmRT8kofVcjxa&#10;YK5tx1903YRSRAj7HBVUIbS5lL6oyKCf2pY4ekfrDIYoXSm1wy7CTSPTJMmkwZrjQoUtvVZUnDcX&#10;o+Bt//N82hk36w6y+Bj053C6ZINSjw/9yxxEoD7cw7f2u1aQphn8n4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o2icYAAADcAAAADwAAAAAAAAAAAAAAAACYAgAAZHJz&#10;L2Rvd25yZXYueG1sUEsFBgAAAAAEAAQA9QAAAIsDAAAAAA==&#10;" path="m,322l9,248,33,180,71,121,121,71,180,33,248,9,321,r74,9l463,33r59,38l572,121r38,59l634,248r9,74l634,396r-24,68l572,523r-50,50l463,611r-68,24l321,644r-73,-9l180,611,121,573,71,523,33,464,9,396,,322xe" filled="f" strokecolor="white" strokeweight=".37703mm">
              <v:path arrowok="t" o:connecttype="custom" o:connectlocs="0,9561;9,9487;33,9419;71,9360;121,9310;180,9272;248,9248;321,9239;395,9248;463,9272;522,9310;572,9360;610,9419;634,9487;643,9561;634,9635;610,9703;572,9762;522,9812;463,9850;395,9874;321,9883;248,9874;180,9850;121,9812;71,9762;33,9703;9,9635;0,9561" o:connectangles="0,0,0,0,0,0,0,0,0,0,0,0,0,0,0,0,0,0,0,0,0,0,0,0,0,0,0,0,0"/>
            </v:shape>
            <v:shape id="Picture 258" o:spid="_x0000_s1050" type="#_x0000_t75" style="position:absolute;left:7356;top:9509;width:259;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KnfTHAAAA3AAAAA8AAABkcnMvZG93bnJldi54bWxEj09rwkAUxO8Fv8PyhF6KbpqWKtFVWmlF&#10;qxf/4PmRfSZps2/D7jbGb+8WCj0OM/MbZjrvTC1acr6yrOBxmIAgzq2uuFBwPHwMxiB8QNZYWyYF&#10;V/Iwn/Xupphpe+EdtftQiAhhn6GCMoQmk9LnJRn0Q9sQR+9sncEQpSukdniJcFPLNElepMGK40KJ&#10;DS1Kyr/3P0bByb19jZ7rBbX5crN9/xzT0279oNR9v3udgAjUhf/wX3ulFaTpCH7PxCMgZ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FKnfTHAAAA3AAAAA8AAAAAAAAAAAAA&#10;AAAAnwIAAGRycy9kb3ducmV2LnhtbFBLBQYAAAAABAAEAPcAAACTAwAAAAA=&#10;">
              <v:imagedata r:id="rId21" o:title=""/>
            </v:shape>
            <v:line id="Line 257" o:spid="_x0000_s1051" style="position:absolute;visibility:visible" from="6949,10802" to="7791,10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i9sEAAADcAAAADwAAAGRycy9kb3ducmV2LnhtbERPy4rCMBTdC/5DuMLsNLUwM1KNIkJB&#10;ZyO+Fu4uybWtNje1idr5+8lCmOXhvGeLztbiSa2vHCsYjxIQxNqZigsFx0M+nIDwAdlg7ZgU/JKH&#10;xbzfm2Fm3It39NyHQsQQ9hkqKENoMim9LsmiH7mGOHIX11oMEbaFNC2+YritZZokX9JixbGhxIZW&#10;Jenb/mEVfBdXffaHVH9uTvcfd8F8u13mSn0MuuUURKAu/Ivf7rVRkKZxbTwTj4Cc/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8WL2wQAAANwAAAAPAAAAAAAAAAAAAAAA&#10;AKECAABkcnMvZG93bnJldi54bWxQSwUGAAAAAAQABAD5AAAAjwMAAAAA&#10;" strokecolor="#be8021" strokeweight=".37722mm"/>
            <v:shape id="Freeform 256" o:spid="_x0000_s1052" style="position:absolute;left:7748;top:9831;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93scQA&#10;AADcAAAADwAAAGRycy9kb3ducmV2LnhtbESPQWsCMRSE74L/ITzBmybuQdrVKCoUhaWgVuj1sXnu&#10;Lm5etpuo6b9vCoUeh5n5hlmuo23Fg3rfONYwmyoQxKUzDVcaLh9vkxcQPiAbbB2Thm/ysF4NB0vM&#10;jXvyiR7nUIkEYZ+jhjqELpfSlzVZ9FPXESfv6nqLIcm+kqbHZ4LbVmZKzaXFhtNCjR3taipv57vV&#10;MDczdZTxeHkvTp+l+rJxXxRbrcejuFmACBTDf/ivfTAasuwV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fd7HEAAAA3AAAAA8AAAAAAAAAAAAAAAAAmAIAAGRycy9k&#10;b3ducmV2LnhtbFBLBQYAAAAABAAEAPUAAACJAwAAAAA=&#10;" path="m322,l248,8,180,32,121,70,71,120,33,180,9,248,,321r9,74l33,463r38,60l121,573r59,38l248,635r74,8l395,635r68,-24l522,573r50,-50l610,463r24,-68l643,321r-9,-73l610,180,572,120,522,70,463,32,395,8,322,xe" fillcolor="#efa12d" stroked="f">
              <v:path arrowok="t" o:connecttype="custom" o:connectlocs="322,9832;248,9840;180,9864;121,9902;71,9952;33,10012;9,10080;0,10153;9,10227;33,10295;71,10355;121,10405;180,10443;248,10467;322,10475;395,10467;463,10443;522,10405;572,10355;610,10295;634,10227;643,10153;634,10080;610,10012;572,9952;522,9902;463,9864;395,9840;322,9832" o:connectangles="0,0,0,0,0,0,0,0,0,0,0,0,0,0,0,0,0,0,0,0,0,0,0,0,0,0,0,0,0"/>
            </v:shape>
            <v:shape id="Freeform 255" o:spid="_x0000_s1053" style="position:absolute;left:7748;top:9831;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adu8QA&#10;AADcAAAADwAAAGRycy9kb3ducmV2LnhtbERPy2oCMRTdF/oP4Rbc1UwVRKfGoRSK4kLwUejydnI7&#10;j05uxiQ643y9WRS6PJz3MutNI67kfGVZwcs4AUGcW11xoeB0/Hieg/ABWWNjmRTcyEO2enxYYqpt&#10;x3u6HkIhYgj7FBWUIbSplD4vyaAf25Y4cj/WGQwRukJqh10MN42cJMlMGqw4NpTY0ntJ+e/hYhSs&#10;v86L+tO4efct8+2gd0N9mQ1KjZ76t1cQgfrwL/5zb7SCyTT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mnbvEAAAA3AAAAA8AAAAAAAAAAAAAAAAAmAIAAGRycy9k&#10;b3ducmV2LnhtbFBLBQYAAAAABAAEAPUAAACJAwAAAAA=&#10;" path="m,321l9,248,33,180,71,120,121,70,180,32,248,8,322,r73,8l463,32r59,38l572,120r38,60l634,248r9,73l634,395r-24,68l572,523r-50,50l463,611r-68,24l322,643r-74,-8l180,611,121,573,71,523,33,463,9,395,,321xe" filled="f" strokecolor="white" strokeweight=".37703mm">
              <v:path arrowok="t" o:connecttype="custom" o:connectlocs="0,10153;9,10080;33,10012;71,9952;121,9902;180,9864;248,9840;322,9832;395,9840;463,9864;522,9902;572,9952;610,10012;634,10080;643,10153;634,10227;610,10295;572,10355;522,10405;463,10443;395,10467;322,10475;248,10467;180,10443;121,10405;71,10355;33,10295;9,10227;0,10153" o:connectangles="0,0,0,0,0,0,0,0,0,0,0,0,0,0,0,0,0,0,0,0,0,0,0,0,0,0,0,0,0"/>
            </v:shape>
            <v:shape id="Picture 254" o:spid="_x0000_s1054" type="#_x0000_t75" style="position:absolute;left:7931;top:10103;width:289;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zYe7GAAAA3AAAAA8AAABkcnMvZG93bnJldi54bWxEj0FrwkAUhO+C/2F5Qi9SNyopJXWVVgx4&#10;Epp68faafU1Cs2/D7hpTf70rFDwOM/MNs9oMphU9Od9YVjCfJSCIS6sbrhQcv/LnVxA+IGtsLZOC&#10;P/KwWY9HK8y0vfAn9UWoRISwz1BBHUKXSenLmgz6me2Io/djncEQpaukdniJcNPKRZK8SIMNx4Ua&#10;O9rWVP4WZ6MgP3T9rvjO0912+nGtWnc6U5oq9TQZ3t9ABBrCI/zf3msFi+Uc7mfiEZD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vNh7sYAAADcAAAADwAAAAAAAAAAAAAA&#10;AACfAgAAZHJzL2Rvd25yZXYueG1sUEsFBgAAAAAEAAQA9wAAAJIDAAAAAA==&#10;">
              <v:imagedata r:id="rId22" o:title=""/>
            </v:shape>
            <v:line id="Line 253" o:spid="_x0000_s1055" style="position:absolute;visibility:visible" from="6992,10963" to="7965,10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pFcsUAAADcAAAADwAAAGRycy9kb3ducmV2LnhtbESPUWvCMBSF3wf+h3AF32ZqC2NUo4gy&#10;mGODTQVfr801LTY3JYm1+/fLYLDHwznnO5zFarCt6MmHxrGC2TQDQVw53bBRcDy8PD6DCBFZY+uY&#10;FHxTgNVy9LDAUrs7f1G/j0YkCIcSFdQxdqWUoarJYpi6jjh5F+ctxiS9kdrjPcFtK/Mse5IWG04L&#10;NXa0qam67m9WwYB9UchPs/vYnt/fTv5wvJn8qtRkPKznICIN8T/8137VCvIih98z6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pFcsUAAADcAAAADwAAAAAAAAAA&#10;AAAAAAChAgAAZHJzL2Rvd25yZXYueG1sUEsFBgAAAAAEAAQA+QAAAJMDAAAAAA==&#10;" strokecolor="#be8021" strokeweight=".37744mm"/>
            <v:shape id="Freeform 252" o:spid="_x0000_s1056" style="position:absolute;left:7964;top:1064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WhsQA&#10;AADcAAAADwAAAGRycy9kb3ducmV2LnhtbESPQWsCMRSE7wX/Q3hCbzVRQcrWKCqUFhZBV6HXx+a5&#10;u7h5WTeppv/eCEKPw8x8w8yX0bbiSr1vHGsYjxQI4tKZhisNx8Pn2zsIH5ANto5Jwx95WC4GL3PM&#10;jLvxnq5FqESCsM9QQx1Cl0npy5os+pHriJN3cr3FkGRfSdPjLcFtKydKzaTFhtNCjR1tairPxa/V&#10;MDNjtZNxd9zm+59SXWz8yvO11q/DuPoAESiG//Cz/W00TKZTeJx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u1obEAAAA3AAAAA8AAAAAAAAAAAAAAAAAmAIAAGRycy9k&#10;b3ducmV2LnhtbFBLBQYAAAAABAAEAPUAAACJAwAAAAA=&#10;" path="m321,l247,8,180,33,120,71,70,120,32,180,8,248,,322r8,74l32,463r38,60l120,573r60,38l247,635r74,9l395,635r67,-24l522,573r49,-50l609,463r25,-67l642,322r-8,-74l609,180,571,120,522,71,462,33,395,8,321,xe" fillcolor="#efa12d" stroked="f">
              <v:path arrowok="t" o:connecttype="custom" o:connectlocs="321,10641;247,10649;180,10674;120,10712;70,10761;32,10821;8,10889;0,10963;8,11037;32,11104;70,11164;120,11214;180,11252;247,11276;321,11285;395,11276;462,11252;522,11214;571,11164;609,11104;634,11037;642,10963;634,10889;609,10821;571,10761;522,10712;462,10674;395,10649;321,10641" o:connectangles="0,0,0,0,0,0,0,0,0,0,0,0,0,0,0,0,0,0,0,0,0,0,0,0,0,0,0,0,0"/>
            </v:shape>
            <v:shape id="Freeform 251" o:spid="_x0000_s1057" style="position:absolute;left:7964;top:1064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2buMcA&#10;AADcAAAADwAAAGRycy9kb3ducmV2LnhtbESPT2vCQBTE7wW/w/IK3uqmKqLRVaRQWnoo1D/g8Zl9&#10;TWKzb9Pd1cR8+q5Q8DjMzG+Yxao1lbiQ86VlBc+DBARxZnXJuYLd9vVpCsIHZI2VZVJwJQ+rZe9h&#10;gam2DX/RZRNyESHsU1RQhFCnUvqsIIN+YGvi6H1bZzBE6XKpHTYRbio5TJKJNFhyXCiwppeCsp/N&#10;2Sh4O/zOTnvjps1RZh+d/uxO50mnVP+xXc9BBGrDPfzfftcKhqMx3M7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dm7jHAAAA3AAAAA8AAAAAAAAAAAAAAAAAmAIAAGRy&#10;cy9kb3ducmV2LnhtbFBLBQYAAAAABAAEAPUAAACMAwAAAAA=&#10;" path="m,322l8,248,32,180,70,120,120,71,180,33,247,8,321,r74,8l462,33r60,38l571,120r38,60l634,248r8,74l634,396r-25,67l571,523r-49,50l462,611r-67,24l321,644r-74,-9l180,611,120,573,70,523,32,463,8,396,,322xe" filled="f" strokecolor="white" strokeweight=".37703mm">
              <v:path arrowok="t" o:connecttype="custom" o:connectlocs="0,10963;8,10889;32,10821;70,10761;120,10712;180,10674;247,10649;321,10641;395,10649;462,10674;522,10712;571,10761;609,10821;634,10889;642,10963;634,11037;609,11104;571,11164;522,11214;462,11252;395,11276;321,11285;247,11276;180,11252;120,11214;70,11164;32,11104;8,11037;0,10963" o:connectangles="0,0,0,0,0,0,0,0,0,0,0,0,0,0,0,0,0,0,0,0,0,0,0,0,0,0,0,0,0"/>
            </v:shape>
            <v:shape id="Picture 250" o:spid="_x0000_s1058" type="#_x0000_t75" style="position:absolute;left:8138;top:10912;width:310;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4YPDFAAAA3AAAAA8AAABkcnMvZG93bnJldi54bWxEj0FrwkAUhO9C/8PyCr2ZjSlKm7qGoAgF&#10;QdD20OMj+5pNzb4N2W1M++tdQfA4zMw3zLIYbSsG6n3jWMEsSUEQV043XCv4/NhOX0D4gKyxdUwK&#10;/shDsXqYLDHX7swHGo6hFhHCPkcFJoQul9JXhiz6xHXE0ft2vcUQZV9L3eM5wm0rszRdSIsNxwWD&#10;Ha0NVafjr1VQv3bGbFMz/jB/7cKQ/bflfqPU0+NYvoEINIZ7+NZ+1wqy5zlcz8QjIF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OGDwxQAAANwAAAAPAAAAAAAAAAAAAAAA&#10;AJ8CAABkcnMvZG93bnJldi54bWxQSwUGAAAAAAQABAD3AAAAkQMAAAAA&#10;">
              <v:imagedata r:id="rId23" o:title=""/>
            </v:shape>
            <v:line id="Line 249" o:spid="_x0000_s1059" style="position:absolute;visibility:visible" from="6949,11124" to="7791,1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FwsYAAADcAAAADwAAAGRycy9kb3ducmV2LnhtbESPQWvCQBSE70L/w/IK3nTTFLWkboIU&#10;AtWLqO2ht8fuM0mbfZtmV43/vlsQPA4z8w2zLAbbijP1vnGs4GmagCDWzjRcKfg4lJMXED4gG2wd&#10;k4IreSjyh9ESM+MuvKPzPlQiQthnqKAOocuk9Lomi37qOuLoHV1vMUTZV9L0eIlw28o0SebSYsNx&#10;ocaO3mrSP/uTVbCovvWXP6R6tv783bgjltvtqlRq/DisXkEEGsI9fGu/GwXp8xz+z8Qj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7xcLGAAAA3AAAAA8AAAAAAAAA&#10;AAAAAAAAoQIAAGRycy9kb3ducmV2LnhtbFBLBQYAAAAABAAEAPkAAACUAwAAAAA=&#10;" strokecolor="#be8021" strokeweight=".37722mm"/>
            <v:shape id="Freeform 248" o:spid="_x0000_s1060" style="position:absolute;left:7748;top:1145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QhcQA&#10;AADcAAAADwAAAGRycy9kb3ducmV2LnhtbESP3WoCMRSE7wXfIZyCd5powcrWKLVQKiyCf9Dbw+a4&#10;u7g52W5SjW9vhIKXw8x8w8yX0TbiQp2vHWsYjxQI4sKZmksNx8PXcAbCB2SDjWPScCMPy0W/N8fM&#10;uCvv6LIPpUgQ9hlqqEJoMyl9UZFFP3ItcfJOrrMYkuxKaTq8Jrht5ESpqbRYc1qosKXPiorz/s9q&#10;mJqx2sq4PW7y3U+hfm38zvOV1oOX+PEOIlAMz/B/e200TF7f4H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V0IXEAAAA3AAAAA8AAAAAAAAAAAAAAAAAmAIAAGRycy9k&#10;b3ducmV2LnhtbFBLBQYAAAAABAAEAPUAAACJAwAAAAA=&#10;" path="m322,l248,9,180,33,121,71,71,121,33,181,9,248,,322r9,74l33,464r38,59l121,573r59,38l248,636r74,8l395,636r68,-25l522,573r50,-50l610,464r24,-68l643,322r-9,-74l610,181,572,121,522,71,463,33,395,9,322,xe" fillcolor="#efa12d" stroked="f">
              <v:path arrowok="t" o:connecttype="custom" o:connectlocs="322,11450;248,11459;180,11483;121,11521;71,11571;33,11631;9,11698;0,11772;9,11846;33,11914;71,11973;121,12023;180,12061;248,12086;322,12094;395,12086;463,12061;522,12023;572,11973;610,11914;634,11846;643,11772;634,11698;610,11631;572,11571;522,11521;463,11483;395,11459;322,11450" o:connectangles="0,0,0,0,0,0,0,0,0,0,0,0,0,0,0,0,0,0,0,0,0,0,0,0,0,0,0,0,0"/>
            </v:shape>
            <v:shape id="Freeform 247" o:spid="_x0000_s1061" style="position:absolute;left:7748;top:1145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CRvcQA&#10;AADcAAAADwAAAGRycy9kb3ducmV2LnhtbERPy2oCMRTdF/oP4Rbc1UwVRKfGoRSK4kLwUejydnI7&#10;j05uxiQ643y9WRS6PJz3MutNI67kfGVZwcs4AUGcW11xoeB0/Hieg/ABWWNjmRTcyEO2enxYYqpt&#10;x3u6HkIhYgj7FBWUIbSplD4vyaAf25Y4cj/WGQwRukJqh10MN42cJMlMGqw4NpTY0ntJ+e/hYhSs&#10;v86L+tO4efct8+2gd0N9mQ1KjZ76t1cQgfrwL/5zb7SCyTSujW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kb3EAAAA3AAAAA8AAAAAAAAAAAAAAAAAmAIAAGRycy9k&#10;b3ducmV2LnhtbFBLBQYAAAAABAAEAPUAAACJAwAAAAA=&#10;" path="m,322l9,248,33,181,71,121,121,71,180,33,248,9,322,r73,9l463,33r59,38l572,121r38,60l634,248r9,74l634,396r-24,68l572,523r-50,50l463,611r-68,25l322,644r-74,-8l180,611,121,573,71,523,33,464,9,396,,322xe" filled="f" strokecolor="white" strokeweight=".37703mm">
              <v:path arrowok="t" o:connecttype="custom" o:connectlocs="0,11772;9,11698;33,11631;71,11571;121,11521;180,11483;248,11459;322,11450;395,11459;463,11483;522,11521;572,11571;610,11631;634,11698;643,11772;634,11846;610,11914;572,11973;522,12023;463,12061;395,12086;322,12094;248,12086;180,12061;121,12023;71,11973;33,11914;9,11846;0,11772" o:connectangles="0,0,0,0,0,0,0,0,0,0,0,0,0,0,0,0,0,0,0,0,0,0,0,0,0,0,0,0,0"/>
            </v:shape>
            <v:shape id="Picture 246" o:spid="_x0000_s1062" type="#_x0000_t75" style="position:absolute;left:7900;top:11722;width:374;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sfnFAAAA3AAAAA8AAABkcnMvZG93bnJldi54bWxEj09rwkAUxO+FfoflFXqrG5X6J2aVKoj1&#10;ZI3B8zP7TEKzb0N2a9Jv3xWEHoeZ+Q2TrHpTixu1rrKsYDiIQBDnVldcKMhO27cZCOeRNdaWScEv&#10;OVgtn58SjLXt+Ei31BciQNjFqKD0vomldHlJBt3ANsTBu9rWoA+yLaRusQtwU8tRFE2kwYrDQokN&#10;bUrKv9MfoyC6ZIf19Dx1e/c17mj+vkuPQ1bq9aX/WIDw1Pv/8KP9qRWMxnO4nw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3rH5xQAAANwAAAAPAAAAAAAAAAAAAAAA&#10;AJ8CAABkcnMvZG93bnJldi54bWxQSwUGAAAAAAQABAD3AAAAkQMAAAAA&#10;">
              <v:imagedata r:id="rId24" o:title=""/>
            </v:shape>
            <v:line id="Line 245" o:spid="_x0000_s1063" style="position:absolute;visibility:visible" from="6832,11242" to="7318,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roZsIAAADcAAAADwAAAGRycy9kb3ducmV2LnhtbERPu2rDMBTdC/kHcQtZSiLHLUlxLQcT&#10;CKRb63bJdmNdP6h1ZSTFcf6+GgodD+ed72cziImc7y0r2KwTEMS11T23Cr6/jqtXED4gaxwsk4I7&#10;edgXi4ccM21v/ElTFVoRQ9hnqKALYcyk9HVHBv3ajsSRa6wzGCJ0rdQObzHcDDJNkq002HNs6HCk&#10;Q0f1T3U1Cp5ditty9/HenNupbDi5PI2TU2r5OJdvIALN4V/85z5pBelLnB/PxCMgi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DroZsIAAADcAAAADwAAAAAAAAAAAAAA&#10;AAChAgAAZHJzL2Rvd25yZXYueG1sUEsFBgAAAAAEAAQA+QAAAJADAAAAAA==&#10;" strokecolor="#be8021" strokeweight=".37683mm"/>
            <v:shape id="Freeform 244" o:spid="_x0000_s1064" style="position:absolute;left:7157;top:12042;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eF8QA&#10;AADcAAAADwAAAGRycy9kb3ducmV2LnhtbESPQWsCMRSE7wX/Q3iCt5qsFCmrUVQoFhZBrdDrY/Pc&#10;Xdy8bDdR4783hUKPw8x8w8yX0bbiRr1vHGvIxgoEcelMw5WG09fH6zsIH5ANto5Jw4M8LBeDlznm&#10;xt35QLdjqESCsM9RQx1Cl0vpy5os+rHriJN3dr3FkGRfSdPjPcFtKydKTaXFhtNCjR1taiovx6vV&#10;MDWZ2su4P+2Kw3epfmzcFsVa69EwrmYgAsXwH/5rfxoNk7cMfs+k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2nhfEAAAA3AAAAA8AAAAAAAAAAAAAAAAAmAIAAGRycy9k&#10;b3ducmV2LnhtbFBLBQYAAAAABAAEAPUAAACJAwAAAAA=&#10;" path="m321,l248,8,180,32,121,70,71,120,33,180,9,248,,322r9,73l33,463r38,60l121,573r59,38l248,635r73,8l395,635r68,-24l522,573r50,-50l610,463r24,-68l643,322r-9,-74l610,180,572,120,522,70,463,32,395,8,321,xe" fillcolor="#efa12d" stroked="f">
              <v:path arrowok="t" o:connecttype="custom" o:connectlocs="321,12043;248,12051;180,12075;121,12113;71,12163;33,12223;9,12291;0,12365;9,12438;33,12506;71,12566;121,12616;180,12654;248,12678;321,12686;395,12678;463,12654;522,12616;572,12566;610,12506;634,12438;643,12365;634,12291;610,12223;572,12163;522,12113;463,12075;395,12051;321,12043" o:connectangles="0,0,0,0,0,0,0,0,0,0,0,0,0,0,0,0,0,0,0,0,0,0,0,0,0,0,0,0,0"/>
            </v:shape>
            <v:shape id="Freeform 243" o:spid="_x0000_s1065" style="position:absolute;left:7157;top:12042;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7VKsYA&#10;AADcAAAADwAAAGRycy9kb3ducmV2LnhtbESPQWvCQBSE74X+h+UJvdWNoYhGV5FCUTwItRU8PrPP&#10;JJp9m+6uJs2v7xYKPQ4z8w0zX3amFndyvrKsYDRMQBDnVldcKPj8eHuegPABWWNtmRR8k4fl4vFh&#10;jpm2Lb/TfR8KESHsM1RQhtBkUvq8JIN+aBvi6J2tMxiidIXUDtsIN7VMk2QsDVYcF0ps6LWk/Lq/&#10;GQXr49f0cjBu0p5kvu31rr/cxr1ST4NuNQMRqAv/4b/2RitIX1L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7VKsYAAADcAAAADwAAAAAAAAAAAAAAAACYAgAAZHJz&#10;L2Rvd25yZXYueG1sUEsFBgAAAAAEAAQA9QAAAIsDAAAAAA==&#10;" path="m,322l9,248,33,180,71,120,121,70,180,32,248,8,321,r74,8l463,32r59,38l572,120r38,60l634,248r9,74l634,395r-24,68l572,523r-50,50l463,611r-68,24l321,643r-73,-8l180,611,121,573,71,523,33,463,9,395,,322xe" filled="f" strokecolor="white" strokeweight=".37703mm">
              <v:path arrowok="t" o:connecttype="custom" o:connectlocs="0,12365;9,12291;33,12223;71,12163;121,12113;180,12075;248,12051;321,12043;395,12051;463,12075;522,12113;572,12163;610,12223;634,12291;643,12365;634,12438;610,12506;572,12566;522,12616;463,12654;395,12678;321,12686;248,12678;180,12654;121,12616;71,12566;33,12506;9,12438;0,12365" o:connectangles="0,0,0,0,0,0,0,0,0,0,0,0,0,0,0,0,0,0,0,0,0,0,0,0,0,0,0,0,0"/>
            </v:shape>
            <v:shape id="Picture 242" o:spid="_x0000_s1066" type="#_x0000_t75" style="position:absolute;left:7371;top:12313;width:228;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0dkbEAAAA3AAAAA8AAABkcnMvZG93bnJldi54bWxEj81rAjEUxO8F/4fwhN5q1g/cshpFLEJP&#10;gh+X3h7Jc3d18xI2qW771xtB8DjMzG+Y+bKzjbhSG2rHCoaDDASxdqbmUsHxsPn4BBEissHGMSn4&#10;owDLRe9tjoVxN97RdR9LkSAcClRQxegLKYOuyGIYOE+cvJNrLcYk21KaFm8Jbhs5yrKptFhzWqjQ&#10;07oifdn/WgWY519ab7cem531P8f8/yzXB6Xe+91qBiJSF1/hZ/vbKBhNxvA4k46AX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G0dkbEAAAA3AAAAA8AAAAAAAAAAAAAAAAA&#10;nwIAAGRycy9kb3ducmV2LnhtbFBLBQYAAAAABAAEAPcAAACQAwAAAAA=&#10;">
              <v:imagedata r:id="rId25" o:title=""/>
            </v:shape>
            <v:line id="Line 241" o:spid="_x0000_s1067" style="position:absolute;visibility:visible" from="6671,11285" to="6671,1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uB9cMAAADcAAAADwAAAGRycy9kb3ducmV2LnhtbESP3YrCMBSE7xd8h3AE79ZUkUWqUUTw&#10;DwrizwMcmmNbbU5Kk9b69htB8HKYmW+Y+bIzpWipdoVlBaNhBII4tbrgTMH1svmdgnAeWWNpmRS8&#10;yMFy0fuZY6ztk0/Unn0mAoRdjApy76tYSpfmZNANbUUcvJutDfog60zqGp8Bbko5jqI/abDgsJBj&#10;Reuc0se5MQouxfrRXLdyd/dNctgedVK1t0SpQb9bzUB46vw3/GnvtYLxZALvM+EI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rgfXDAAAA3AAAAA8AAAAAAAAAAAAA&#10;AAAAoQIAAGRycy9kb3ducmV2LnhtbFBLBQYAAAAABAAEAPkAAACRAwAAAAA=&#10;" strokecolor="#be8021" strokeweight=".37664mm"/>
            <v:shape id="Freeform 240" o:spid="_x0000_s1068" style="position:absolute;left:6349;top:12259;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2YFMUA&#10;AADcAAAADwAAAGRycy9kb3ducmV2LnhtbESPzWrDMBCE74W8g9hCbo2U0IbgRjZNITRgCvmDXhdr&#10;Y5tYK9dSEvXtq0Ihx2FmvmGWRbSduNLgW8caphMFgrhypuVaw/GwflqA8AHZYOeYNPyQhyIfPSwx&#10;M+7GO7ruQy0ShH2GGpoQ+kxKXzVk0U9cT5y8kxsshiSHWpoBbwluOzlTai4ttpwWGuzpvaHqvL9Y&#10;DXMzVVsZt8fPcvdVqW8bP8pypfX4Mb69gggUwz38394YDbPnF/g7k4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jZgUxQAAANwAAAAPAAAAAAAAAAAAAAAAAJgCAABkcnMv&#10;ZG93bnJldi54bWxQSwUGAAAAAAQABAD1AAAAigMAAAAA&#10;" path="m321,l247,8,180,32,120,70,70,120,32,180,8,248,,321r8,74l32,463r38,60l120,573r60,38l247,635r74,8l395,635r67,-24l522,573r50,-50l610,463r24,-68l642,321r-8,-73l610,180,572,120,522,70,462,32,395,8,321,xe" fillcolor="#efa12d" stroked="f">
              <v:path arrowok="t" o:connecttype="custom" o:connectlocs="321,12260;247,12268;180,12292;120,12330;70,12380;32,12440;8,12508;0,12581;8,12655;32,12723;70,12783;120,12833;180,12871;247,12895;321,12903;395,12895;462,12871;522,12833;572,12783;610,12723;634,12655;642,12581;634,12508;610,12440;572,12380;522,12330;462,12292;395,12268;321,12260" o:connectangles="0,0,0,0,0,0,0,0,0,0,0,0,0,0,0,0,0,0,0,0,0,0,0,0,0,0,0,0,0"/>
            </v:shape>
            <v:shape id="Freeform 239" o:spid="_x0000_s1069" style="position:absolute;left:6349;top:12259;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XTKcYA&#10;AADcAAAADwAAAGRycy9kb3ducmV2LnhtbESPQWvCQBSE74X+h+UJvdWNUoJGV5FCUTwItRU8PrPP&#10;JJp9m+6uJs2v7xYKPQ4z8w0zX3amFndyvrKsYDRMQBDnVldcKPj8eHuegPABWWNtmRR8k4fl4vFh&#10;jpm2Lb/TfR8KESHsM1RQhtBkUvq8JIN+aBvi6J2tMxiidIXUDtsIN7UcJ0kqDVYcF0ps6LWk/Lq/&#10;GQXr49f0cjBu0p5kvu31rr/c0l6pp0G3moEI1IX/8F97oxWMX1L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XTKcYAAADcAAAADwAAAAAAAAAAAAAAAACYAgAAZHJz&#10;L2Rvd25yZXYueG1sUEsFBgAAAAAEAAQA9QAAAIsDAAAAAA==&#10;" path="m,321l8,248,32,180,70,120,120,70,180,32,247,8,321,r74,8l462,32r60,38l572,120r38,60l634,248r8,73l634,395r-24,68l572,523r-50,50l462,611r-67,24l321,643r-74,-8l180,611,120,573,70,523,32,463,8,395,,321xe" filled="f" strokecolor="white" strokeweight=".37703mm">
              <v:path arrowok="t" o:connecttype="custom" o:connectlocs="0,12581;8,12508;32,12440;70,12380;120,12330;180,12292;247,12268;321,12260;395,12268;462,12292;522,12330;572,12380;610,12440;634,12508;642,12581;634,12655;610,12723;572,12783;522,12833;462,12871;395,12895;321,12903;247,12895;180,12871;120,12833;70,12783;32,12723;8,12655;0,12581" o:connectangles="0,0,0,0,0,0,0,0,0,0,0,0,0,0,0,0,0,0,0,0,0,0,0,0,0,0,0,0,0"/>
            </v:shape>
            <v:shape id="Picture 238" o:spid="_x0000_s1070" type="#_x0000_t75" style="position:absolute;left:6472;top:12531;width:409;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c7fTFAAAA3AAAAA8AAABkcnMvZG93bnJldi54bWxEj19rwkAQxN8LfodjC77VS0WqRk/xD4KU&#10;QqnmxbcltybR3F7IrZp++16h0MdhZn7DzJedq9Wd2lB5NvA6SEAR595WXBjIjruXCaggyBZrz2Tg&#10;mwIsF72nOabWP/iL7gcpVIRwSNFAKdKkWoe8JIdh4Bvi6J1961CibAttW3xEuKv1MEnetMOK40KJ&#10;DW1Kyq+HmzPgprLevX/w6fM8zo+JZNtsIxdj+s/dagZKqJP/8F97bw0MR2P4PROPgF7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HO30xQAAANwAAAAPAAAAAAAAAAAAAAAA&#10;AJ8CAABkcnMvZG93bnJldi54bWxQSwUGAAAAAAQABAD3AAAAkQMAAAAA&#10;">
              <v:imagedata r:id="rId26" o:title=""/>
            </v:shape>
            <v:line id="Line 237" o:spid="_x0000_s1071" style="position:absolute;visibility:visible" from="6510,11242" to="6510,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zkYMIAAADcAAAADwAAAGRycy9kb3ducmV2LnhtbERPu2rDMBTdC/kHcQtZSiLHLUlxLQcT&#10;CKRb63bJdmNdP6h1ZSTFcf6+GgodD+ed72cziImc7y0r2KwTEMS11T23Cr6/jqtXED4gaxwsk4I7&#10;edgXi4ccM21v/ElTFVoRQ9hnqKALYcyk9HVHBv3ajsSRa6wzGCJ0rdQObzHcDDJNkq002HNs6HCk&#10;Q0f1T3U1Cp5ditty9/HenNupbDi5PI2TU2r5OJdvIALN4V/85z5pBelLXBvPxCMgi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zkYMIAAADcAAAADwAAAAAAAAAAAAAA&#10;AAChAgAAZHJzL2Rvd25yZXYueG1sUEsFBgAAAAAEAAQA+QAAAJADAAAAAA==&#10;" strokecolor="#be8021" strokeweight=".37683mm"/>
            <v:shape id="Freeform 236" o:spid="_x0000_s1072" style="position:absolute;left:5542;top:12042;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CSEcQA&#10;AADcAAAADwAAAGRycy9kb3ducmV2LnhtbESP3WoCMRSE7wXfIZyCd5ooRerWKLVQKiyCf9Dbw+a4&#10;u7g52W5SjW9vhIKXw8x8w8yX0TbiQp2vHWsYjxQI4sKZmksNx8PX8A2ED8gGG8ek4UYelot+b46Z&#10;cVfe0WUfSpEg7DPUUIXQZlL6oiKLfuRa4uSdXGcxJNmV0nR4TXDbyIlSU2mx5rRQYUufFRXn/Z/V&#10;MDVjtZVxe9zku59C/dr4necrrQcv8eMdRKAYnuH/9tpomLzO4H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AkhHEAAAA3AAAAA8AAAAAAAAAAAAAAAAAmAIAAGRycy9k&#10;b3ducmV2LnhtbFBLBQYAAAAABAAEAPUAAACJAwAAAAA=&#10;" path="m321,l248,8,180,32,121,70,71,120,33,180,9,248,,322r9,73l33,463r38,60l121,573r59,38l248,635r73,8l395,635r68,-24l522,573r50,-50l610,463r24,-68l643,322r-9,-74l610,180,572,120,522,70,463,32,395,8,321,xe" fillcolor="#efa12d" stroked="f">
              <v:path arrowok="t" o:connecttype="custom" o:connectlocs="321,12043;248,12051;180,12075;121,12113;71,12163;33,12223;9,12291;0,12365;9,12438;33,12506;71,12566;121,12616;180,12654;248,12678;321,12686;395,12678;463,12654;522,12616;572,12566;610,12506;634,12438;643,12365;634,12291;610,12223;572,12163;522,12113;463,12075;395,12051;321,12043" o:connectangles="0,0,0,0,0,0,0,0,0,0,0,0,0,0,0,0,0,0,0,0,0,0,0,0,0,0,0,0,0"/>
            </v:shape>
            <v:shape id="Freeform 235" o:spid="_x0000_s1073" style="position:absolute;left:5542;top:12042;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l4G8QA&#10;AADcAAAADwAAAGRycy9kb3ducmV2LnhtbERPy2oCMRTdF/oP4Rbc1UwFRafGoRSK4kLwUejydnI7&#10;j05uxiQ643y9WRS6PJz3MutNI67kfGVZwcs4AUGcW11xoeB0/Hieg/ABWWNjmRTcyEO2enxYYqpt&#10;x3u6HkIhYgj7FBWUIbSplD4vyaAf25Y4cj/WGQwRukJqh10MN42cJMlMGqw4NpTY0ntJ+e/hYhSs&#10;v86L+tO4efct8+2gd0N9mQ1KjZ76t1cQgfrwL/5zb7SCyTT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5eBvEAAAA3AAAAA8AAAAAAAAAAAAAAAAAmAIAAGRycy9k&#10;b3ducmV2LnhtbFBLBQYAAAAABAAEAPUAAACJAwAAAAA=&#10;" path="m,322l9,248,33,180,71,120,121,70,180,32,248,8,321,r74,8l463,32r59,38l572,120r38,60l634,248r9,74l634,395r-24,68l572,523r-50,50l463,611r-68,24l321,643r-73,-8l180,611,121,573,71,523,33,463,9,395,,322xe" filled="f" strokecolor="white" strokeweight=".37703mm">
              <v:path arrowok="t" o:connecttype="custom" o:connectlocs="0,12365;9,12291;33,12223;71,12163;121,12113;180,12075;248,12051;321,12043;395,12051;463,12075;522,12113;572,12163;610,12223;634,12291;643,12365;634,12438;610,12506;572,12566;522,12616;463,12654;395,12678;321,12686;248,12678;180,12654;121,12616;71,12566;33,12506;9,12438;0,12365" o:connectangles="0,0,0,0,0,0,0,0,0,0,0,0,0,0,0,0,0,0,0,0,0,0,0,0,0,0,0,0,0"/>
            </v:shape>
            <v:shape id="Picture 234" o:spid="_x0000_s1074" type="#_x0000_t75" style="position:absolute;left:5736;top:12344;width:266;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Nav3FAAAA3AAAAA8AAABkcnMvZG93bnJldi54bWxEj81qwkAUhfdC32G4BXc6MaUlpI5SCrEu&#10;BGkqortL5pqEZu7EzJikb+8UCl0ezs/HWa5H04ieOldbVrCYRyCIC6trLhUcvrJZAsJ5ZI2NZVLw&#10;Qw7Wq4fJElNtB/6kPvelCCPsUlRQed+mUrqiIoNublvi4F1sZ9AH2ZVSdziEcdPIOIpepMGaA6HC&#10;lt4rKr7zmwncJKvPx6Shj3wjny7jbh+drlKp6eP49grC0+j/w3/trVYQPy/g90w4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zWr9xQAAANwAAAAPAAAAAAAAAAAAAAAA&#10;AJ8CAABkcnMvZG93bnJldi54bWxQSwUGAAAAAAQABAD3AAAAkQMAAAAA&#10;">
              <v:imagedata r:id="rId27" o:title=""/>
            </v:shape>
            <v:line id="Line 233" o:spid="_x0000_s1075" style="position:absolute;visibility:visible" from="6393,11124" to="6393,1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8mYcYAAADcAAAADwAAAGRycy9kb3ducmV2LnhtbESPzWrDMBCE74W8g9hAbrVcQ9rgRjah&#10;YGhyCfnpobdF2thurZVrqYnz9lWgkOMwM98wy3K0nTjT4FvHCp6SFASxdqblWsHxUD0uQPiAbLBz&#10;TAqu5KEsJg9LzI278I7O+1CLCGGfo4ImhD6X0uuGLPrE9cTRO7nBYohyqKUZ8BLhtpNZmj5Liy3H&#10;hQZ7emtIf+9/rYKX+kt/+kOm5+uPn407YbXdriqlZtNx9Qoi0Bju4f/2u1GQzTO4nYlHQB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fJmHGAAAA3AAAAA8AAAAAAAAA&#10;AAAAAAAAoQIAAGRycy9kb3ducmV2LnhtbFBLBQYAAAAABAAEAPkAAACUAwAAAAA=&#10;" strokecolor="#be8021" strokeweight=".37722mm"/>
            <v:shape id="Freeform 232" o:spid="_x0000_s1076" style="position:absolute;left:4951;top:1145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zJsUA&#10;AADcAAAADwAAAGRycy9kb3ducmV2LnhtbESPzWrDMBCE74W8g9hCbo2UlIbgRjZNITRgCvmDXhdr&#10;Y5tYK9dSEvXtq0Ihx2FmvmGWRbSduNLgW8caphMFgrhypuVaw/GwflqA8AHZYOeYNPyQhyIfPSwx&#10;M+7GO7ruQy0ShH2GGpoQ+kxKXzVk0U9cT5y8kxsshiSHWpoBbwluOzlTai4ttpwWGuzpvaHqvL9Y&#10;DXMzVVsZt8fPcvdVqW8bP8pypfX4Mb69gggUwz38394YDbOXZ/g7k4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8TMmxQAAANwAAAAPAAAAAAAAAAAAAAAAAJgCAABkcnMv&#10;ZG93bnJldi54bWxQSwUGAAAAAAQABAD1AAAAigMAAAAA&#10;" path="m321,l248,9,180,33,120,71,71,121,33,181,9,248,,322r9,74l33,464r38,59l120,573r60,38l248,636r73,8l395,636r68,-25l522,573r50,-50l610,464r24,-68l643,322r-9,-74l610,181,572,121,522,71,463,33,395,9,321,xe" fillcolor="#efa12d" stroked="f">
              <v:path arrowok="t" o:connecttype="custom" o:connectlocs="321,11450;248,11459;180,11483;120,11521;71,11571;33,11631;9,11698;0,11772;9,11846;33,11914;71,11973;120,12023;180,12061;248,12086;321,12094;395,12086;463,12061;522,12023;572,11973;610,11914;634,11846;643,11772;634,11698;610,11631;572,11571;522,11521;463,11483;395,11459;321,11450" o:connectangles="0,0,0,0,0,0,0,0,0,0,0,0,0,0,0,0,0,0,0,0,0,0,0,0,0,0,0,0,0"/>
            </v:shape>
            <v:shape id="Freeform 231" o:spid="_x0000_s1077" style="position:absolute;left:4951;top:1145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J+GMcA&#10;AADcAAAADwAAAGRycy9kb3ducmV2LnhtbESPT2vCQBTE7wW/w/IK3uqmoqLRVaRQWnoo1D/g8Zl9&#10;TWKzb9Pd1cR8+q5Q8DjMzG+Yxao1lbiQ86VlBc+DBARxZnXJuYLd9vVpCsIHZI2VZVJwJQ+rZe9h&#10;gam2DX/RZRNyESHsU1RQhFCnUvqsIIN+YGvi6H1bZzBE6XKpHTYRbio5TJKJNFhyXCiwppeCsp/N&#10;2Sh4O/zOTnvjps1RZh+d/uxO50mnVP+xXc9BBGrDPfzfftcKhuMR3M7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CfhjHAAAA3AAAAA8AAAAAAAAAAAAAAAAAmAIAAGRy&#10;cy9kb3ducmV2LnhtbFBLBQYAAAAABAAEAPUAAACMAwAAAAA=&#10;" path="m,322l9,248,33,181,71,121,120,71,180,33,248,9,321,r74,9l463,33r59,38l572,121r38,60l634,248r9,74l634,396r-24,68l572,523r-50,50l463,611r-68,25l321,644r-73,-8l180,611,120,573,71,523,33,464,9,396,,322xe" filled="f" strokecolor="white" strokeweight=".37703mm">
              <v:path arrowok="t" o:connecttype="custom" o:connectlocs="0,11772;9,11698;33,11631;71,11571;120,11521;180,11483;248,11459;321,11450;395,11459;463,11483;522,11521;572,11571;610,11631;634,11698;643,11772;634,11846;610,11914;572,11973;522,12023;463,12061;395,12086;321,12094;248,12086;180,12061;120,12023;71,11973;33,11914;9,11846;0,11772" o:connectangles="0,0,0,0,0,0,0,0,0,0,0,0,0,0,0,0,0,0,0,0,0,0,0,0,0,0,0,0,0"/>
            </v:shape>
            <v:shape id="Picture 230" o:spid="_x0000_s1078" type="#_x0000_t75" style="position:absolute;left:5115;top:11722;width:328;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GFajEAAAA3AAAAA8AAABkcnMvZG93bnJldi54bWxEj8FqwzAQRO+F/IPYQG61nICLca2EEpLS&#10;XAp1e+hxsdaWqbUylmI7fx8VCj0OM/OGKQ+L7cVEo+8cK9gmKQji2umOWwVfn+fHHIQPyBp7x6Tg&#10;Rh4O+9VDiYV2M3/QVIVWRAj7AhWYEIZCSl8bsugTNxBHr3GjxRDl2Eo94hzhtpe7NH2SFjuOCwYH&#10;Ohqqf6qrVZC77evFfWN+SoepWbKsfrfGK7VZLy/PIAIt4T/8137TCnZZBr9n4hGQ+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GFajEAAAA3AAAAA8AAAAAAAAAAAAAAAAA&#10;nwIAAGRycy9kb3ducmV2LnhtbFBLBQYAAAAABAAEAPcAAACQAwAAAAA=&#10;">
              <v:imagedata r:id="rId28" o:title=""/>
            </v:shape>
            <v:shape id="Freeform 229" o:spid="_x0000_s1079" style="position:absolute;left:4734;top:1064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aQvsQA&#10;AADcAAAADwAAAGRycy9kb3ducmV2LnhtbESPQWsCMRSE7wX/Q3hCbzVR6CKrUVQoFpaCWqHXx+a5&#10;u7h52W6ipv++EQSPw8x8w8yX0bbiSr1vHGsYjxQI4tKZhisNx++PtykIH5ANto5Jwx95WC4GL3PM&#10;jbvxnq6HUIkEYZ+jhjqELpfSlzVZ9CPXESfv5HqLIcm+kqbHW4LbVk6UyqTFhtNCjR1tairPh4vV&#10;kJmx2sm4O34V+59S/dq4LYq11q/DuJqBCBTDM/xofxoNk/cM7m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GkL7EAAAA3AAAAA8AAAAAAAAAAAAAAAAAmAIAAGRycy9k&#10;b3ducmV2LnhtbFBLBQYAAAAABAAEAPUAAACJAwAAAAA=&#10;" path="m321,l247,8,180,33,120,71,70,120,32,180,8,248,,322r8,74l32,463r38,60l120,573r60,38l247,635r74,9l395,635r67,-24l522,573r50,-50l610,463r24,-67l642,322r-8,-74l610,180,572,120,522,71,462,33,395,8,321,xe" fillcolor="#efa12d" stroked="f">
              <v:path arrowok="t" o:connecttype="custom" o:connectlocs="321,10641;247,10649;180,10674;120,10712;70,10761;32,10821;8,10889;0,10963;8,11037;32,11104;70,11164;120,11214;180,11252;247,11276;321,11285;395,11276;462,11252;522,11214;572,11164;610,11104;634,11037;642,10963;634,10889;610,10821;572,10761;522,10712;462,10674;395,10649;321,10641" o:connectangles="0,0,0,0,0,0,0,0,0,0,0,0,0,0,0,0,0,0,0,0,0,0,0,0,0,0,0,0,0"/>
            </v:shape>
            <v:shape id="Freeform 228" o:spid="_x0000_s1080" style="position:absolute;left:4734;top:10640;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Dgb8cA&#10;AADcAAAADwAAAGRycy9kb3ducmV2LnhtbESPS2vDMBCE74X8B7GF3Bq5gbycKCEUSksPheYBOW6s&#10;re3UWrmSErv+9VUgkOMwM98wi1VrKnEh50vLCp4HCQjizOqScwW77evTFIQPyBory6Tgjzyslr2H&#10;BabaNvxFl03IRYSwT1FBEUKdSumzggz6ga2Jo/dtncEQpculdthEuKnkMEnG0mDJcaHAml4Kyn42&#10;Z6Pg7fA7O+2NmzZHmX10+rM7ncedUv3Hdj0HEagN9/Ct/a4VDEcTuJ6JR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Q4G/HAAAA3AAAAA8AAAAAAAAAAAAAAAAAmAIAAGRy&#10;cy9kb3ducmV2LnhtbFBLBQYAAAAABAAEAPUAAACMAwAAAAA=&#10;" path="m,322l8,248,32,180,70,120,120,71,180,33,247,8,321,r74,8l462,33r60,38l572,120r38,60l634,248r8,74l634,396r-24,67l572,523r-50,50l462,611r-67,24l321,644r-74,-9l180,611,120,573,70,523,32,463,8,396,,322xe" filled="f" strokecolor="white" strokeweight=".37703mm">
              <v:path arrowok="t" o:connecttype="custom" o:connectlocs="0,10963;8,10889;32,10821;70,10761;120,10712;180,10674;247,10649;321,10641;395,10649;462,10674;522,10712;572,10761;610,10821;634,10889;642,10963;634,11037;610,11104;572,11164;522,11214;462,11252;395,11276;321,11285;247,11276;180,11252;120,11214;70,11164;32,11104;8,11037;0,10963" o:connectangles="0,0,0,0,0,0,0,0,0,0,0,0,0,0,0,0,0,0,0,0,0,0,0,0,0,0,0,0,0"/>
            </v:shape>
            <v:shape id="Picture 227" o:spid="_x0000_s1081" type="#_x0000_t75" style="position:absolute;left:4870;top:10912;width:381;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HMofCAAAA3AAAAA8AAABkcnMvZG93bnJldi54bWxET89rwjAUvgv+D+EJu4yZTqhIZxQZCooO&#10;0XnQ26N5a4vNS2myGv97cxA8fny/p/NgatFR6yrLCj6HCQji3OqKCwWn39XHBITzyBpry6TgTg7m&#10;s35vipm2Nz5Qd/SFiCHsMlRQet9kUrq8JINuaBviyP3Z1qCPsC2kbvEWw00tR0kylgYrjg0lNvRd&#10;Un49/hsF7z9jc0lDsgkpX5a7s9njdtkp9TYIiy8QnoJ/iZ/utVYwSuPaeCYeAT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RzKHwgAAANwAAAAPAAAAAAAAAAAAAAAAAJ8C&#10;AABkcnMvZG93bnJldi54bWxQSwUGAAAAAAQABAD3AAAAjgMAAAAA&#10;">
              <v:imagedata r:id="rId29" o:title=""/>
            </v:shape>
            <v:line id="Line 226" o:spid="_x0000_s1082" style="position:absolute;visibility:visible" from="6393,10802" to="6393,10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u0EMUAAADcAAAADwAAAGRycy9kb3ducmV2LnhtbESPT2vCQBTE74V+h+UVeqsbA/5pdBUR&#10;Aq0XUdtDb4/dZxLNvo3ZrcZv7wqCx2FmfsNM552txZlaXzlW0O8lIIi1MxUXCn52+ccYhA/IBmvH&#10;pOBKHuaz15cpZsZdeEPnbShEhLDPUEEZQpNJ6XVJFn3PNcTR27vWYoiyLaRp8RLhtpZpkgylxYrj&#10;QokNLUvSx+2/VTAqDvrP71I9+P49rdwe8/V6kSv1/tYtJiACdeEZfrS/jIJ08An3M/EI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u0EMUAAADcAAAADwAAAAAAAAAA&#10;AAAAAAChAgAAZHJzL2Rvd25yZXYueG1sUEsFBgAAAAAEAAQA+QAAAJMDAAAAAA==&#10;" strokecolor="#be8021" strokeweight=".37722mm"/>
            <v:shape id="Freeform 225" o:spid="_x0000_s1083" style="position:absolute;left:4951;top:9831;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9n7MIA&#10;AADcAAAADwAAAGRycy9kb3ducmV2LnhtbERPz2vCMBS+D/wfwhO8zUQPZXSNsg1EoQxsV9j10by1&#10;Zc1LbaJm//1yGOz48f0u9tGO4kazHxxr2KwVCOLWmYE7Dc3H4fEJhA/IBkfHpOGHPOx3i4cCc+Pu&#10;XNGtDp1IIexz1NCHMOVS+rYni37tJuLEfbnZYkhw7qSZ8Z7C7Si3SmXS4sCpoceJ3npqv+ur1ZCZ&#10;jTrLeG7ey+qzVRcbj2X5qvVqGV+eQQSK4V/85z4ZDdsszU9n0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2fswgAAANwAAAAPAAAAAAAAAAAAAAAAAJgCAABkcnMvZG93&#10;bnJldi54bWxQSwUGAAAAAAQABAD1AAAAhwMAAAAA&#10;" path="m321,l248,8,180,32,120,70,71,120,33,180,9,248,,321r9,74l33,463r38,60l120,573r60,38l248,635r73,8l395,635r68,-24l522,573r50,-50l610,463r24,-68l643,321r-9,-73l610,180,572,120,522,70,463,32,395,8,321,xe" fillcolor="#efa12d" stroked="f">
              <v:path arrowok="t" o:connecttype="custom" o:connectlocs="321,9832;248,9840;180,9864;120,9902;71,9952;33,10012;9,10080;0,10153;9,10227;33,10295;71,10355;120,10405;180,10443;248,10467;321,10475;395,10467;463,10443;522,10405;572,10355;610,10295;634,10227;643,10153;634,10080;610,10012;572,9952;522,9902;463,9864;395,9840;321,9832" o:connectangles="0,0,0,0,0,0,0,0,0,0,0,0,0,0,0,0,0,0,0,0,0,0,0,0,0,0,0,0,0"/>
            </v:shape>
            <v:shape id="Freeform 224" o:spid="_x0000_s1084" style="position:absolute;left:4951;top:9831;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kXPcYA&#10;AADcAAAADwAAAGRycy9kb3ducmV2LnhtbESPQWvCQBSE7wX/w/KE3upGD8GmrlIEsfRQ0Cr0+Mw+&#10;k9js27i7mphf7wqFHoeZ+YaZLTpTiys5X1lWMB4lIIhzqysuFOy+Vy9TED4ga6wtk4IbeVjMB08z&#10;zLRteUPXbShEhLDPUEEZQpNJ6fOSDPqRbYijd7TOYIjSFVI7bCPc1HKSJKk0WHFcKLGhZUn57/Zi&#10;FKx/zq+nvXHT9iDzz15/9adL2iv1POze30AE6sJ/+K/9oRVM0jE8zs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kXPcYAAADcAAAADwAAAAAAAAAAAAAAAACYAgAAZHJz&#10;L2Rvd25yZXYueG1sUEsFBgAAAAAEAAQA9QAAAIsDAAAAAA==&#10;" path="m,321l9,248,33,180,71,120,120,70,180,32,248,8,321,r74,8l463,32r59,38l572,120r38,60l634,248r9,73l634,395r-24,68l572,523r-50,50l463,611r-68,24l321,643r-73,-8l180,611,120,573,71,523,33,463,9,395,,321xe" filled="f" strokecolor="white" strokeweight=".37703mm">
              <v:path arrowok="t" o:connecttype="custom" o:connectlocs="0,10153;9,10080;33,10012;71,9952;120,9902;180,9864;248,9840;321,9832;395,9840;463,9864;522,9902;572,9952;610,10012;634,10080;643,10153;634,10227;610,10295;572,10355;522,10405;463,10443;395,10467;321,10475;248,10467;180,10443;120,10405;71,10355;33,10295;9,10227;0,10153" o:connectangles="0,0,0,0,0,0,0,0,0,0,0,0,0,0,0,0,0,0,0,0,0,0,0,0,0,0,0,0,0"/>
            </v:shape>
            <v:line id="Line 223" o:spid="_x0000_s1085" style="position:absolute;visibility:visible" from="6510,10684" to="6510,10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GP6sQAAADcAAAADwAAAGRycy9kb3ducmV2LnhtbESPT2vCQBTE7wW/w/KEXopumkKU6CpB&#10;EOytVS/entmXP5h9G3a3Mf32XUHocZiZ3zDr7Wg6MZDzrWUF7/MEBHFpdcu1gvNpP1uC8AFZY2eZ&#10;FPySh+1m8rLGXNs7f9NwDLWIEPY5KmhC6HMpfdmQQT+3PXH0KusMhihdLbXDe4SbTqZJkkmDLceF&#10;BnvaNVTejj9GwYdLMSsWX5/VpR6KipPrWz84pV6nY7ECEWgM/+Fn+6AVpFkKjzPxCM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EY/qxAAAANwAAAAPAAAAAAAAAAAA&#10;AAAAAKECAABkcnMvZG93bnJldi54bWxQSwUGAAAAAAQABAD5AAAAkgMAAAAA&#10;" strokecolor="#be8021" strokeweight=".37683mm"/>
            <v:shape id="Freeform 222" o:spid="_x0000_s1086" style="position:absolute;left:5542;top:9239;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35m8QA&#10;AADcAAAADwAAAGRycy9kb3ducmV2LnhtbESPQWsCMRSE7wX/Q3hCbzXRwiKrUVQoFpaCWqHXx+a5&#10;u7h52W6ipv++EQSPw8x8w8yX0bbiSr1vHGsYjxQI4tKZhisNx++PtykIH5ANto5Jwx95WC4GL3PM&#10;jbvxnq6HUIkEYZ+jhjqELpfSlzVZ9CPXESfv5HqLIcm+kqbHW4LbVk6UyqTFhtNCjR1tairPh4vV&#10;kJmx2sm4O34V+59S/dq4LYq11q/DuJqBCBTDM/xofxoNk+wd7m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d+ZvEAAAA3AAAAA8AAAAAAAAAAAAAAAAAmAIAAGRycy9k&#10;b3ducmV2LnhtbFBLBQYAAAAABAAEAPUAAACJAwAAAAA=&#10;" path="m321,l248,9,180,33,121,71,71,121,33,180,9,248,,322r9,74l33,464r38,59l121,573r59,38l248,635r73,9l395,635r68,-24l522,573r50,-50l610,464r24,-68l643,322r-9,-74l610,180,572,121,522,71,463,33,395,9,321,xe" fillcolor="#efa12d" stroked="f">
              <v:path arrowok="t" o:connecttype="custom" o:connectlocs="321,9239;248,9248;180,9272;121,9310;71,9360;33,9419;9,9487;0,9561;9,9635;33,9703;71,9762;121,9812;180,9850;248,9874;321,9883;395,9874;463,9850;522,9812;572,9762;610,9703;634,9635;643,9561;634,9487;610,9419;572,9360;522,9310;463,9272;395,9248;321,9239" o:connectangles="0,0,0,0,0,0,0,0,0,0,0,0,0,0,0,0,0,0,0,0,0,0,0,0,0,0,0,0,0"/>
            </v:shape>
            <v:shape id="Freeform 221" o:spid="_x0000_s1087" style="position:absolute;left:5542;top:9239;width:643;height:644;visibility:visible;mso-wrap-style:square;v-text-anchor:top" coordsize="643,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0pcYA&#10;AADcAAAADwAAAGRycy9kb3ducmV2LnhtbESPQWvCQBSE74X+h+UJvdWNUoJGV5FCUTwItRU8PrPP&#10;JJp9m+6uJs2v7xYKPQ4z8w0zX3amFndyvrKsYDRMQBDnVldcKPj8eHuegPABWWNtmRR8k4fl4vFh&#10;jpm2Lb/TfR8KESHsM1RQhtBkUvq8JIN+aBvi6J2tMxiidIXUDtsIN7UcJ0kqDVYcF0ps6LWk/Lq/&#10;GQXr49f0cjBu0p5kvu31rr/c0l6pp0G3moEI1IX/8F97oxWM0xf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60pcYAAADcAAAADwAAAAAAAAAAAAAAAACYAgAAZHJz&#10;L2Rvd25yZXYueG1sUEsFBgAAAAAEAAQA9QAAAIsDAAAAAA==&#10;" path="m,322l9,248,33,180,71,121,121,71,180,33,248,9,321,r74,9l463,33r59,38l572,121r38,59l634,248r9,74l634,396r-24,68l572,523r-50,50l463,611r-68,24l321,644r-73,-9l180,611,121,573,71,523,33,464,9,396,,322xe" filled="f" strokecolor="white" strokeweight=".37703mm">
              <v:path arrowok="t" o:connecttype="custom" o:connectlocs="0,9561;9,9487;33,9419;71,9360;121,9310;180,9272;248,9248;321,9239;395,9248;463,9272;522,9310;572,9360;610,9419;634,9487;643,9561;634,9635;610,9703;572,9762;522,9812;463,9850;395,9874;321,9883;248,9874;180,9850;121,9812;71,9762;33,9703;9,9635;0,9561" o:connectangles="0,0,0,0,0,0,0,0,0,0,0,0,0,0,0,0,0,0,0,0,0,0,0,0,0,0,0,0,0"/>
            </v:shape>
            <v:shape id="Picture 220" o:spid="_x0000_s1088" type="#_x0000_t75" style="position:absolute;left:5636;top:9509;width:466;height: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gk63BAAAA3AAAAA8AAABkcnMvZG93bnJldi54bWxEj9GKwjAURN8X/IdwBd/W1IqlVqOIoPi0&#10;sOoHXJprW2xuShK1+vVmQdjHYWbOMMt1b1pxJ+cbywom4wQEcWl1w5WC82n3nYPwAVlja5kUPMnD&#10;ejX4WmKh7YN/6X4MlYgQ9gUqqEPoCil9WZNBP7YdcfQu1hkMUbpKaoePCDetTJMkkwYbjgs1drSt&#10;qbweb0ZBlu/nP8b3r+vUVyk7a808Pyg1GvabBYhAffgPf9oHrSDNZvB3Jh4BuX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ngk63BAAAA3AAAAA8AAAAAAAAAAAAAAAAAnwIA&#10;AGRycy9kb3ducmV2LnhtbFBLBQYAAAAABAAEAPcAAACNAwAAAAA=&#10;">
              <v:imagedata r:id="rId30" o:title=""/>
            </v:shape>
            <v:rect id="Rectangle 219" o:spid="_x0000_s1089"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0g8MA&#10;AADcAAAADwAAAGRycy9kb3ducmV2LnhtbESPwWrDMBBE74X+g9hCbrVcQ0xwo4TEEGgvhToxvS7W&#10;xjaRVsZSbffvq0Ihx2Fm3jDb/WKNmGj0vWMFL0kKgrhxuudWweV8et6A8AFZo3FMCn7Iw373+LDF&#10;QruZP2mqQisihH2BCroQhkJK33Rk0SduII7e1Y0WQ5RjK/WIc4RbI7M0zaXFnuNChwOVHTW36tsq&#10;+Gjq9cmm07E2lXPvWJZn89UrtXpaDq8gAi3hHv5vv2kFWZ7D35l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o0g8MAAADcAAAADwAAAAAAAAAAAAAAAACYAgAAZHJzL2Rv&#10;d25yZXYueG1sUEsFBgAAAAAEAAQA9QAAAIgDAAAAAA==&#10;" fillcolor="#999" stroked="f"/>
            <v:line id="Line 218" o:spid="_x0000_s1090" style="position:absolute;visibility:visible" from="509,485" to="1140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XxycIAAADcAAAADwAAAGRycy9kb3ducmV2LnhtbESPQWvCQBSE74X+h+UVeim6aQ5Roquo&#10;UOhVW8TjI/vMBrNvQ/apyb93hUKPw8x8wyzXg2/VjfrYBDbwOc1AEVfBNlwb+P35msxBRUG22AYm&#10;AyNFWK9eX5ZY2nDnPd0OUqsE4ViiASfSlVrHypHHOA0dcfLOofcoSfa1tj3eE9y3Os+yQntsOC04&#10;7GjnqLocrt7AMe/CXj5OOxnDOHPbUxHziMa8vw2bBSihQf7Df+1vayAvZvA8k46AXj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DXxycIAAADcAAAADwAAAAAAAAAAAAAA&#10;AAChAgAAZHJzL2Rvd25yZXYueG1sUEsFBgAAAAAEAAQA+QAAAJADAAAAAA==&#10;" strokecolor="#999" strokeweight=".48pt"/>
            <v:line id="Line 217" o:spid="_x0000_s1091" style="position:absolute;visibility:visible" from="509,504" to="11402,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plu78AAADcAAAADwAAAGRycy9kb3ducmV2LnhtbERPTWvCQBC9F/wPywheim7MIZXUVaog&#10;eNUW8Thkp9nQ7GzIjpr8e/cg9Ph43+vt4Ft1pz42gQ0sFxko4irYhmsDP9+H+QpUFGSLbWAyMFKE&#10;7WbytsbShgef6H6WWqUQjiUacCJdqXWsHHmMi9ARJ+439B4lwb7WtsdHCvetzrOs0B4bTg0OO9o7&#10;qv7ON2/gknfhJO/XvYxh/HC7axHziMbMpsPXJyihQf7FL/fRGsiLtDadSUdAb5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aplu78AAADcAAAADwAAAAAAAAAAAAAAAACh&#10;AgAAZHJzL2Rvd25yZXYueG1sUEsFBgAAAAAEAAQA+QAAAI0DAAAAAA==&#10;" strokecolor="#999" strokeweight=".48pt"/>
            <v:rect id="Rectangle 216" o:spid="_x0000_s1092" style="position:absolute;left:11402;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g8cIA&#10;AADcAAAADwAAAGRycy9kb3ducmV2LnhtbESPQYvCMBSE78L+h/AWvGm6gqJdo+wWBL0IVmWvj+bZ&#10;FpOX0mRr/fdGEDwOM/MNs1z31oiOWl87VvA1TkAQF07XXCo4HTejOQgfkDUax6TgTh7Wq4/BElPt&#10;bnygLg+liBD2KSqoQmhSKX1RkUU/dg1x9C6utRiibEupW7xFuDVykiQzabHmuFBhQ1lFxTX/twr2&#10;xXm6sUn3eza5czvMsqP5q5UafvY/3yAC9eEdfrW3WsFktoDnmX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JaDxwgAAANwAAAAPAAAAAAAAAAAAAAAAAJgCAABkcnMvZG93&#10;bnJldi54bWxQSwUGAAAAAAQABAD1AAAAhwMAAAAA&#10;" fillcolor="#999" stroked="f"/>
            <v:line id="Line 215" o:spid="_x0000_s1093" style="position:absolute;visibility:visible" from="485,480" to="485,1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X/YL8AAADcAAAADwAAAGRycy9kb3ducmV2LnhtbERPS4vCMBC+C/sfwix4kTW1B5WuUXYF&#10;wasPxOPQzDZlm0lpRm3/vTkIHj++92rT+0bdqYt1YAOzaQaKuAy25srA+bT7WoKKgmyxCUwGBoqw&#10;WX+MVljY8OAD3Y9SqRTCsUADTqQttI6lI49xGlrixP2FzqMk2FXadvhI4b7ReZbNtceaU4PDlraO&#10;yv/jzRu45G04yOS6lSEMC/d7ncc8ojHjz/7nG5RQL2/xy723BvJFmp/OpCOg1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gX/YL8AAADcAAAADwAAAAAAAAAAAAAAAACh&#10;AgAAZHJzL2Rvd25yZXYueG1sUEsFBgAAAAAEAAQA+QAAAI0DAAAAAA==&#10;" strokecolor="#999" strokeweight=".48pt"/>
            <v:line id="Line 214" o:spid="_x0000_s1094" style="position:absolute;visibility:visible" from="504,499" to="504,16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la+8IAAADcAAAADwAAAGRycy9kb3ducmV2LnhtbESPT2vCQBTE74LfYXlCL6Ibc9ASXUUF&#10;oVf/UDw+sq/Z0OzbkH1q8u27hUKPw8z8htnset+oJ3WxDmxgMc9AEZfB1lwZuF1Ps3dQUZAtNoHJ&#10;wEARdtvxaIOFDS8+0/MilUoQjgUacCJtoXUsHXmM89ASJ+8rdB4lya7StsNXgvtG51m21B5rTgsO&#10;Wzo6Kr8vD2/gM2/DWab3owxhWLnDfRnziMa8Tfr9GpRQL//hv/aHNZCvFvB7Jh0Bv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la+8IAAADcAAAADwAAAAAAAAAAAAAA&#10;AAChAgAAZHJzL2Rvd25yZXYueG1sUEsFBgAAAAAEAAQA+QAAAJADAAAAAA==&#10;" strokecolor="#999" strokeweight=".48pt"/>
            <v:line id="Line 213" o:spid="_x0000_s1095" style="position:absolute;visibility:visible" from="11426,480" to="11426,1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vEjMIAAADcAAAADwAAAGRycy9kb3ducmV2LnhtbESPQWsCMRSE70L/Q3iFXqRmzUHLahQr&#10;CL1qi3h8bJ6bxc3LsnnV3X/fFAo9DjPzDbPeDqFVd+pTE9nCfFaAIq6ia7i28PV5eH0DlQTZYRuZ&#10;LIyUYLt5mqyxdPHBR7qfpFYZwqlEC16kK7VOlaeAaRY74uxdYx9Qsuxr7Xp8ZHhotSmKhQ7YcF7w&#10;2NHeU3U7fQcLZ9PFo0wvexnjuPTvl0UyCa19eR52K1BCg/yH/9ofzoJZGvg9k4+A3v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ZvEjMIAAADcAAAADwAAAAAAAAAAAAAA&#10;AAChAgAAZHJzL2Rvd25yZXYueG1sUEsFBgAAAAAEAAQA+QAAAJADAAAAAA==&#10;" strokecolor="#999" strokeweight=".48pt"/>
            <v:line id="Line 212" o:spid="_x0000_s1096" style="position:absolute;visibility:visible" from="11416,509" to="11416,1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7y8YAAADcAAAADwAAAGRycy9kb3ducmV2LnhtbESPQU8CMRSE7yb+h+aReDHQBYOYlUII&#10;CVHiCdSDt+f22S1uX5e2C8u/tyYmHicz801mvuxdI04UovWsYDwqQBBXXls2Ct5eN8MHEDEha2w8&#10;k4ILRVgurq/mWGp/5h2d9smIDOFYooI6pbaUMlY1OYwj3xJn78sHhynLYKQOeM5w18hJUdxLh5bz&#10;Qo0trWuqvvedU/BppDTHp/H2PXQv02n3Yelwa5W6GfSrRxCJ+vQf/ms/awWT2R38ns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vu8vGAAAA3AAAAA8AAAAAAAAA&#10;AAAAAAAAoQIAAGRycy9kb3ducmV2LnhtbFBLBQYAAAAABAAEAPkAAACUAwAAAAA=&#10;" strokecolor="white" strokeweight=".16936mm"/>
            <v:line id="Line 211" o:spid="_x0000_s1097" style="position:absolute;visibility:visible" from="11407,499" to="11407,16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75Y8IAAADcAAAADwAAAGRycy9kb3ducmV2LnhtbESPQWvCQBSE7wX/w/IKXopuGkQldRUr&#10;FLxqRTw+sq/Z0OzbkH3V5N+7gtDjMDPfMKtN7xt1pS7WgQ28TzNQxGWwNVcGTt9fkyWoKMgWm8Bk&#10;YKAIm/XoZYWFDTc+0PUolUoQjgUacCJtoXUsHXmM09ASJ+8ndB4lya7StsNbgvtG51k21x5rTgsO&#10;W9o5Kn+Pf97AOW/DQd4uOxnCsHCfl3nMIxozfu23H6CEevkPP9t7ayBfzOBxJh0Bvb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T75Y8IAAADcAAAADwAAAAAAAAAAAAAA&#10;AAChAgAAZHJzL2Rvd25yZXYueG1sUEsFBgAAAAAEAAQA+QAAAJADAAAAAA==&#10;" strokecolor="#999" strokeweight=".48pt"/>
            <v:rect id="Rectangle 210" o:spid="_x0000_s1098" style="position:absolute;left:480;top:16346;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E8KcMA&#10;AADcAAAADwAAAGRycy9kb3ducmV2LnhtbESPT4vCMBTE78J+h/AWvGm6gn/oGmW3IOhFsCp7fTTP&#10;tpi8lCZb67c3guBxmJnfMMt1b43oqPW1YwVf4wQEceF0zaWC03EzWoDwAVmjcUwK7uRhvfoYLDHV&#10;7sYH6vJQighhn6KCKoQmldIXFVn0Y9cQR+/iWoshyraUusVbhFsjJ0kykxZrjgsVNpRVVFzzf6tg&#10;X5ynG5t0v2eTO7fDLDuav1qp4Wf/8w0iUB/e4Vd7qxVM5lN4nolH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E8KcMAAADcAAAADwAAAAAAAAAAAAAAAACYAgAAZHJzL2Rv&#10;d25yZXYueG1sUEsFBgAAAAAEAAQA9QAAAIgDAAAAAA==&#10;" fillcolor="#999" stroked="f"/>
            <v:line id="Line 209" o:spid="_x0000_s1099" style="position:absolute;visibility:visible" from="509,16351" to="11402,16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DCj8IAAADcAAAADwAAAGRycy9kb3ducmV2LnhtbESPQWvCQBSE74X+h+UVeim6aQ5Roquo&#10;UOhVW8TjI/vMBrNvQ/apyb93hUKPw8x8wyzXg2/VjfrYBDbwOc1AEVfBNlwb+P35msxBRUG22AYm&#10;AyNFWK9eX5ZY2nDnPd0OUqsE4ViiASfSlVrHypHHOA0dcfLOofcoSfa1tj3eE9y3Os+yQntsOC04&#10;7GjnqLocrt7AMe/CXj5OOxnDOHPbUxHziMa8vw2bBSihQf7Df+1vayCfFfA8k46AXj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qDCj8IAAADcAAAADwAAAAAAAAAAAAAA&#10;AAChAgAAZHJzL2Rvd25yZXYueG1sUEsFBgAAAAAEAAQA+QAAAJADAAAAAA==&#10;" strokecolor="#999" strokeweight=".48pt"/>
            <v:line id="Line 208" o:spid="_x0000_s1100" style="position:absolute;visibility:visible" from="509,16332" to="11402,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Upv8YAAADcAAAADwAAAGRycy9kb3ducmV2LnhtbESPT2vCQBTE74LfYXmFXqRuTKXW1FVK&#10;QYhH01Lx9si+/KHZtyG7TWI/vSsIPQ4z8xtmsxtNI3rqXG1ZwWIegSDOra65VPD1uX96BeE8ssbG&#10;Mim4kIPddjrZYKLtwEfqM1+KAGGXoILK+zaR0uUVGXRz2xIHr7CdQR9kV0rd4RDgppFxFL1IgzWH&#10;hQpb+qgo/8l+jYJlk7bn7K+25ruIitnpsHb581qpx4fx/Q2Ep9H/h+/tVCuIVyu4nQlHQG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lKb/GAAAA3AAAAA8AAAAAAAAA&#10;AAAAAAAAoQIAAGRycy9kb3ducmV2LnhtbFBLBQYAAAAABAAEAPkAAACUAwAAAAA=&#10;" strokecolor="#999" strokeweight=".16936mm"/>
            <v:rect id="Rectangle 207" o:spid="_x0000_s1101" style="position:absolute;left:11402;top:16346;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CTt8EA&#10;AADcAAAADwAAAGRycy9kb3ducmV2LnhtbERPz2vCMBS+D/wfwhO8remE6eiMMguF7SJYV3Z9NG9t&#10;WfJSmtjW/345CB4/vt+7w2yNGGnwnWMFL0kKgrh2uuNGwfeleH4D4QOyRuOYFNzIw2G/eNphpt3E&#10;ZxrL0IgYwj5DBW0IfSalr1uy6BPXE0fu1w0WQ4RDI/WAUwy3Rq7TdCMtdhwbWuwpb6n+K69Wwamu&#10;XgubjsfKlM59YZ5fzE+n1Go5f7yDCDSHh/ju/tQK1tu4Np6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wk7fBAAAA3AAAAA8AAAAAAAAAAAAAAAAAmAIAAGRycy9kb3du&#10;cmV2LnhtbFBLBQYAAAAABAAEAPUAAACGAwAAAAA=&#10;" fillcolor="#999" stroked="f"/>
            <w10:wrap anchorx="page" anchory="page"/>
          </v:group>
        </w:pict>
      </w:r>
      <w:r w:rsidRPr="008C5540">
        <w:rPr>
          <w:b/>
        </w:rPr>
        <w:t>У Врању и Врањској Бањи највећи број Рома живи у следећим градским подручјима:</w:t>
      </w:r>
    </w:p>
    <w:p w:rsidR="00750436" w:rsidRDefault="00750436" w:rsidP="00582DF6">
      <w:pPr>
        <w:pStyle w:val="ListParagraph"/>
        <w:numPr>
          <w:ilvl w:val="0"/>
          <w:numId w:val="11"/>
        </w:numPr>
        <w:tabs>
          <w:tab w:val="left" w:pos="861"/>
        </w:tabs>
        <w:spacing w:before="137"/>
        <w:ind w:hanging="540"/>
        <w:rPr>
          <w:sz w:val="24"/>
        </w:rPr>
      </w:pPr>
      <w:r>
        <w:rPr>
          <w:sz w:val="24"/>
        </w:rPr>
        <w:t>Горња Чаршија 1 и2</w:t>
      </w:r>
    </w:p>
    <w:p w:rsidR="00750436" w:rsidRDefault="00750436" w:rsidP="00582DF6">
      <w:pPr>
        <w:pStyle w:val="ListParagraph"/>
        <w:numPr>
          <w:ilvl w:val="0"/>
          <w:numId w:val="11"/>
        </w:numPr>
        <w:tabs>
          <w:tab w:val="left" w:pos="861"/>
        </w:tabs>
        <w:spacing w:before="139"/>
        <w:ind w:hanging="540"/>
        <w:rPr>
          <w:sz w:val="24"/>
        </w:rPr>
      </w:pPr>
      <w:r>
        <w:rPr>
          <w:sz w:val="24"/>
        </w:rPr>
        <w:t>Панаџуриште -Рашка</w:t>
      </w:r>
    </w:p>
    <w:p w:rsidR="00750436" w:rsidRDefault="00750436" w:rsidP="00582DF6">
      <w:pPr>
        <w:pStyle w:val="ListParagraph"/>
        <w:numPr>
          <w:ilvl w:val="0"/>
          <w:numId w:val="11"/>
        </w:numPr>
        <w:tabs>
          <w:tab w:val="left" w:pos="861"/>
        </w:tabs>
        <w:spacing w:before="137"/>
        <w:ind w:hanging="540"/>
        <w:rPr>
          <w:sz w:val="24"/>
        </w:rPr>
      </w:pPr>
      <w:r>
        <w:rPr>
          <w:sz w:val="24"/>
        </w:rPr>
        <w:t>Сарајина -Оџинка</w:t>
      </w:r>
    </w:p>
    <w:p w:rsidR="00750436" w:rsidRDefault="00750436" w:rsidP="00582DF6">
      <w:pPr>
        <w:pStyle w:val="ListParagraph"/>
        <w:numPr>
          <w:ilvl w:val="0"/>
          <w:numId w:val="11"/>
        </w:numPr>
        <w:tabs>
          <w:tab w:val="left" w:pos="861"/>
        </w:tabs>
        <w:spacing w:before="139"/>
        <w:ind w:hanging="540"/>
        <w:rPr>
          <w:sz w:val="24"/>
        </w:rPr>
      </w:pPr>
      <w:r>
        <w:rPr>
          <w:sz w:val="24"/>
        </w:rPr>
        <w:t>Грамаџе –Огош</w:t>
      </w:r>
    </w:p>
    <w:p w:rsidR="00750436" w:rsidRDefault="00750436" w:rsidP="00582DF6">
      <w:pPr>
        <w:pStyle w:val="ListParagraph"/>
        <w:numPr>
          <w:ilvl w:val="0"/>
          <w:numId w:val="11"/>
        </w:numPr>
        <w:tabs>
          <w:tab w:val="left" w:pos="861"/>
        </w:tabs>
        <w:spacing w:before="137"/>
        <w:ind w:hanging="540"/>
        <w:rPr>
          <w:sz w:val="24"/>
        </w:rPr>
      </w:pPr>
      <w:r>
        <w:rPr>
          <w:sz w:val="24"/>
        </w:rPr>
        <w:t>Сагламци – Бурдинци</w:t>
      </w:r>
    </w:p>
    <w:p w:rsidR="00750436" w:rsidRDefault="00750436" w:rsidP="00582DF6">
      <w:pPr>
        <w:pStyle w:val="BodyText"/>
        <w:rPr>
          <w:sz w:val="22"/>
        </w:rPr>
      </w:pPr>
    </w:p>
    <w:p w:rsidR="00750436" w:rsidRPr="008C5540" w:rsidRDefault="00750436" w:rsidP="00582DF6">
      <w:pPr>
        <w:pStyle w:val="BodyText"/>
        <w:ind w:left="320"/>
        <w:rPr>
          <w:b/>
        </w:rPr>
      </w:pPr>
      <w:r w:rsidRPr="008C5540">
        <w:rPr>
          <w:b/>
        </w:rPr>
        <w:t>У мањем броју:</w:t>
      </w:r>
    </w:p>
    <w:p w:rsidR="00750436" w:rsidRDefault="00750436" w:rsidP="00582DF6">
      <w:pPr>
        <w:pStyle w:val="ListParagraph"/>
        <w:numPr>
          <w:ilvl w:val="0"/>
          <w:numId w:val="11"/>
        </w:numPr>
        <w:tabs>
          <w:tab w:val="left" w:pos="861"/>
        </w:tabs>
        <w:spacing w:before="140"/>
        <w:ind w:hanging="540"/>
        <w:rPr>
          <w:sz w:val="24"/>
        </w:rPr>
      </w:pPr>
      <w:r>
        <w:rPr>
          <w:sz w:val="24"/>
        </w:rPr>
        <w:t>Село Павловац</w:t>
      </w:r>
    </w:p>
    <w:p w:rsidR="00750436" w:rsidRDefault="00750436" w:rsidP="00582DF6">
      <w:pPr>
        <w:pStyle w:val="ListParagraph"/>
        <w:numPr>
          <w:ilvl w:val="0"/>
          <w:numId w:val="11"/>
        </w:numPr>
        <w:tabs>
          <w:tab w:val="left" w:pos="861"/>
        </w:tabs>
        <w:spacing w:before="136"/>
        <w:ind w:hanging="540"/>
        <w:rPr>
          <w:sz w:val="24"/>
        </w:rPr>
      </w:pPr>
      <w:r>
        <w:rPr>
          <w:sz w:val="24"/>
        </w:rPr>
        <w:t>Село ГорњеТребешиње</w:t>
      </w:r>
    </w:p>
    <w:p w:rsidR="00750436" w:rsidRDefault="00750436" w:rsidP="00582DF6">
      <w:pPr>
        <w:pStyle w:val="ListParagraph"/>
        <w:numPr>
          <w:ilvl w:val="0"/>
          <w:numId w:val="11"/>
        </w:numPr>
        <w:tabs>
          <w:tab w:val="left" w:pos="861"/>
        </w:tabs>
        <w:spacing w:before="140"/>
        <w:ind w:hanging="540"/>
        <w:rPr>
          <w:sz w:val="24"/>
        </w:rPr>
      </w:pPr>
      <w:r>
        <w:rPr>
          <w:sz w:val="24"/>
        </w:rPr>
        <w:t>Село Тибужде</w:t>
      </w:r>
    </w:p>
    <w:p w:rsidR="00750436" w:rsidRDefault="00750436" w:rsidP="00582DF6">
      <w:pPr>
        <w:pStyle w:val="ListParagraph"/>
        <w:numPr>
          <w:ilvl w:val="0"/>
          <w:numId w:val="11"/>
        </w:numPr>
        <w:tabs>
          <w:tab w:val="left" w:pos="861"/>
        </w:tabs>
        <w:spacing w:before="137"/>
        <w:ind w:hanging="540"/>
        <w:rPr>
          <w:sz w:val="24"/>
        </w:rPr>
      </w:pPr>
      <w:r>
        <w:rPr>
          <w:sz w:val="24"/>
        </w:rPr>
        <w:t>Село Власе</w:t>
      </w:r>
    </w:p>
    <w:p w:rsidR="00750436" w:rsidRDefault="00750436" w:rsidP="00582DF6">
      <w:pPr>
        <w:pStyle w:val="ListParagraph"/>
        <w:numPr>
          <w:ilvl w:val="0"/>
          <w:numId w:val="11"/>
        </w:numPr>
        <w:tabs>
          <w:tab w:val="left" w:pos="861"/>
        </w:tabs>
        <w:spacing w:before="139"/>
        <w:ind w:hanging="540"/>
        <w:rPr>
          <w:sz w:val="24"/>
        </w:rPr>
      </w:pPr>
      <w:r>
        <w:rPr>
          <w:sz w:val="24"/>
        </w:rPr>
        <w:t>Село Дубница</w:t>
      </w:r>
    </w:p>
    <w:p w:rsidR="00750436" w:rsidRDefault="00750436" w:rsidP="00582DF6">
      <w:pPr>
        <w:pStyle w:val="ListParagraph"/>
        <w:numPr>
          <w:ilvl w:val="0"/>
          <w:numId w:val="11"/>
        </w:numPr>
        <w:tabs>
          <w:tab w:val="left" w:pos="861"/>
        </w:tabs>
        <w:spacing w:before="137"/>
        <w:ind w:hanging="540"/>
        <w:rPr>
          <w:sz w:val="24"/>
        </w:rPr>
      </w:pPr>
      <w:r>
        <w:rPr>
          <w:sz w:val="24"/>
        </w:rPr>
        <w:t>Село Рибинце</w:t>
      </w:r>
    </w:p>
    <w:p w:rsidR="00750436" w:rsidRDefault="00750436" w:rsidP="00582DF6">
      <w:pPr>
        <w:pStyle w:val="BodyText"/>
        <w:rPr>
          <w:sz w:val="20"/>
        </w:rPr>
      </w:pPr>
    </w:p>
    <w:p w:rsidR="00750436" w:rsidRDefault="00750436" w:rsidP="00582DF6">
      <w:pPr>
        <w:pStyle w:val="Heading1"/>
        <w:spacing w:before="269"/>
        <w:ind w:left="0"/>
        <w:jc w:val="center"/>
      </w:pPr>
      <w:r>
        <w:rPr>
          <w:color w:val="4E3A2F"/>
        </w:rPr>
        <w:t xml:space="preserve">NASELJA ISELA U GRADU VRANJE GDE U MANJEM </w:t>
      </w:r>
      <w:smartTag w:uri="urn:schemas-microsoft-com:office:smarttags" w:element="place">
        <w:r>
          <w:rPr>
            <w:color w:val="4E3A2F"/>
          </w:rPr>
          <w:t>ILI</w:t>
        </w:r>
      </w:smartTag>
      <w:r>
        <w:rPr>
          <w:color w:val="4E3A2F"/>
        </w:rPr>
        <w:t xml:space="preserve"> VEĆEM</w:t>
      </w:r>
    </w:p>
    <w:p w:rsidR="00750436" w:rsidRDefault="00750436" w:rsidP="00582DF6">
      <w:pPr>
        <w:tabs>
          <w:tab w:val="left" w:pos="6132"/>
        </w:tabs>
        <w:spacing w:before="15"/>
        <w:ind w:left="1276"/>
        <w:jc w:val="center"/>
        <w:rPr>
          <w:rFonts w:ascii="Trebuchet MS" w:hAnsi="Trebuchet MS"/>
          <w:sz w:val="34"/>
        </w:rPr>
      </w:pPr>
      <w:r>
        <w:rPr>
          <w:rFonts w:ascii="Trebuchet MS" w:hAnsi="Trebuchet MS"/>
          <w:color w:val="4E3A2F"/>
          <w:sz w:val="34"/>
        </w:rPr>
        <w:t>BROJUŽIVEROMI</w:t>
      </w:r>
    </w:p>
    <w:p w:rsidR="00750436" w:rsidRDefault="00750436" w:rsidP="00582DF6">
      <w:pPr>
        <w:pStyle w:val="BodyText"/>
        <w:rPr>
          <w:rFonts w:ascii="Trebuchet MS"/>
          <w:sz w:val="20"/>
        </w:rPr>
      </w:pPr>
    </w:p>
    <w:p w:rsidR="00750436" w:rsidRDefault="00750436" w:rsidP="00582DF6">
      <w:pPr>
        <w:pStyle w:val="BodyText"/>
        <w:rPr>
          <w:rFonts w:ascii="Trebuchet MS"/>
          <w:sz w:val="20"/>
        </w:rPr>
      </w:pPr>
    </w:p>
    <w:p w:rsidR="00750436" w:rsidRDefault="00750436" w:rsidP="00582DF6">
      <w:pPr>
        <w:pStyle w:val="BodyText"/>
        <w:spacing w:before="5"/>
        <w:rPr>
          <w:rFonts w:ascii="Trebuchet MS"/>
          <w:sz w:val="22"/>
        </w:rPr>
      </w:pPr>
    </w:p>
    <w:p w:rsidR="00750436" w:rsidRDefault="00750436" w:rsidP="00582DF6">
      <w:pPr>
        <w:pStyle w:val="BodyText"/>
        <w:spacing w:before="9"/>
        <w:rPr>
          <w:rFonts w:ascii="Trebuchet MS"/>
          <w:sz w:val="8"/>
        </w:rPr>
      </w:pPr>
    </w:p>
    <w:p w:rsidR="00750436" w:rsidRDefault="00750436" w:rsidP="00582DF6">
      <w:pPr>
        <w:ind w:left="2386" w:right="989"/>
        <w:jc w:val="center"/>
        <w:rPr>
          <w:sz w:val="5"/>
        </w:rPr>
      </w:pPr>
      <w:r>
        <w:rPr>
          <w:color w:val="FFFFFF"/>
          <w:w w:val="105"/>
          <w:sz w:val="5"/>
        </w:rPr>
        <w:t>G.ČARŠIJA</w:t>
      </w:r>
    </w:p>
    <w:p w:rsidR="00750436" w:rsidRDefault="00750436" w:rsidP="00582DF6">
      <w:pPr>
        <w:pStyle w:val="BodyText"/>
        <w:rPr>
          <w:sz w:val="6"/>
        </w:rPr>
      </w:pPr>
    </w:p>
    <w:p w:rsidR="00750436" w:rsidRDefault="00750436" w:rsidP="00582DF6">
      <w:pPr>
        <w:pStyle w:val="BodyText"/>
        <w:spacing w:before="10"/>
        <w:rPr>
          <w:sz w:val="7"/>
        </w:rPr>
      </w:pPr>
    </w:p>
    <w:p w:rsidR="00750436" w:rsidRDefault="00750436" w:rsidP="00582DF6">
      <w:pPr>
        <w:tabs>
          <w:tab w:val="left" w:pos="3015"/>
        </w:tabs>
        <w:ind w:left="1294"/>
        <w:jc w:val="center"/>
        <w:rPr>
          <w:sz w:val="5"/>
        </w:rPr>
      </w:pPr>
      <w:r>
        <w:rPr>
          <w:color w:val="FFFFFF"/>
          <w:w w:val="105"/>
          <w:sz w:val="5"/>
        </w:rPr>
        <w:t>PANADJURIŠTE</w:t>
      </w:r>
      <w:r>
        <w:rPr>
          <w:color w:val="FFFFFF"/>
          <w:w w:val="105"/>
          <w:sz w:val="5"/>
        </w:rPr>
        <w:tab/>
        <w:t>RAŠKA</w:t>
      </w:r>
    </w:p>
    <w:p w:rsidR="00750436" w:rsidRDefault="00750436" w:rsidP="00582DF6">
      <w:pPr>
        <w:pStyle w:val="BodyText"/>
        <w:rPr>
          <w:sz w:val="20"/>
        </w:rPr>
      </w:pPr>
    </w:p>
    <w:p w:rsidR="00750436" w:rsidRDefault="00750436" w:rsidP="00582DF6">
      <w:pPr>
        <w:pStyle w:val="BodyText"/>
        <w:spacing w:before="7"/>
        <w:rPr>
          <w:sz w:val="17"/>
        </w:rPr>
      </w:pPr>
    </w:p>
    <w:p w:rsidR="00750436" w:rsidRDefault="00750436" w:rsidP="00582DF6">
      <w:pPr>
        <w:pStyle w:val="BodyText"/>
        <w:spacing w:before="10"/>
        <w:rPr>
          <w:sz w:val="8"/>
        </w:rPr>
      </w:pPr>
    </w:p>
    <w:p w:rsidR="00750436" w:rsidRDefault="00750436" w:rsidP="00582DF6">
      <w:pPr>
        <w:tabs>
          <w:tab w:val="left" w:pos="7389"/>
        </w:tabs>
        <w:ind w:left="4612"/>
        <w:rPr>
          <w:sz w:val="5"/>
        </w:rPr>
      </w:pPr>
      <w:r>
        <w:rPr>
          <w:rFonts w:ascii="Arial" w:hAnsi="Arial"/>
          <w:w w:val="105"/>
          <w:sz w:val="5"/>
        </w:rPr>
        <w:t>G.Selo</w:t>
      </w:r>
      <w:r>
        <w:rPr>
          <w:rFonts w:ascii="Arial" w:hAnsi="Arial"/>
          <w:w w:val="105"/>
          <w:sz w:val="5"/>
        </w:rPr>
        <w:tab/>
      </w:r>
      <w:r>
        <w:rPr>
          <w:color w:val="FFFFFF"/>
          <w:w w:val="105"/>
          <w:sz w:val="5"/>
        </w:rPr>
        <w:t>OĐINKA</w:t>
      </w:r>
    </w:p>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rPr>
          <w:sz w:val="20"/>
        </w:rPr>
        <w:sectPr w:rsidR="00750436">
          <w:pgSz w:w="11910" w:h="16840"/>
          <w:pgMar w:top="1440" w:right="540" w:bottom="1240" w:left="580" w:header="0" w:footer="1055" w:gutter="0"/>
          <w:cols w:space="720"/>
        </w:sectPr>
      </w:pPr>
    </w:p>
    <w:p w:rsidR="00750436" w:rsidRDefault="00750436" w:rsidP="00582DF6">
      <w:pPr>
        <w:pStyle w:val="BodyText"/>
        <w:rPr>
          <w:sz w:val="6"/>
        </w:rPr>
      </w:pPr>
    </w:p>
    <w:p w:rsidR="00750436" w:rsidRDefault="00750436" w:rsidP="00582DF6">
      <w:pPr>
        <w:pStyle w:val="BodyText"/>
        <w:rPr>
          <w:sz w:val="6"/>
        </w:rPr>
      </w:pPr>
    </w:p>
    <w:p w:rsidR="00750436" w:rsidRDefault="00750436" w:rsidP="00582DF6">
      <w:pPr>
        <w:pStyle w:val="BodyText"/>
        <w:rPr>
          <w:sz w:val="6"/>
        </w:rPr>
      </w:pPr>
    </w:p>
    <w:p w:rsidR="00750436" w:rsidRDefault="00750436" w:rsidP="00582DF6">
      <w:pPr>
        <w:pStyle w:val="BodyText"/>
        <w:spacing w:before="5"/>
        <w:rPr>
          <w:sz w:val="7"/>
        </w:rPr>
      </w:pPr>
    </w:p>
    <w:p w:rsidR="00750436" w:rsidRDefault="00750436" w:rsidP="00582DF6">
      <w:pPr>
        <w:tabs>
          <w:tab w:val="left" w:pos="1451"/>
        </w:tabs>
        <w:jc w:val="right"/>
        <w:rPr>
          <w:sz w:val="5"/>
        </w:rPr>
      </w:pPr>
      <w:r>
        <w:rPr>
          <w:rFonts w:ascii="Arial" w:hAnsi="Arial"/>
          <w:spacing w:val="-1"/>
          <w:w w:val="105"/>
          <w:sz w:val="5"/>
        </w:rPr>
        <w:t>S.Trebešinje</w:t>
      </w:r>
      <w:r>
        <w:rPr>
          <w:sz w:val="5"/>
          <w:u w:val="thick" w:color="BE8021"/>
        </w:rPr>
        <w:tab/>
      </w:r>
    </w:p>
    <w:p w:rsidR="00750436" w:rsidRDefault="00750436" w:rsidP="00582DF6">
      <w:pPr>
        <w:pStyle w:val="BodyText"/>
        <w:rPr>
          <w:sz w:val="12"/>
        </w:rPr>
      </w:pPr>
      <w:r>
        <w:br w:type="column"/>
      </w:r>
    </w:p>
    <w:p w:rsidR="00750436" w:rsidRDefault="00750436" w:rsidP="00582DF6">
      <w:pPr>
        <w:pStyle w:val="BodyText"/>
        <w:spacing w:before="11"/>
        <w:rPr>
          <w:sz w:val="10"/>
        </w:rPr>
      </w:pPr>
    </w:p>
    <w:p w:rsidR="00750436" w:rsidRDefault="00750436" w:rsidP="00582DF6">
      <w:pPr>
        <w:ind w:left="70"/>
        <w:rPr>
          <w:sz w:val="10"/>
        </w:rPr>
      </w:pPr>
      <w:r>
        <w:rPr>
          <w:w w:val="105"/>
          <w:sz w:val="10"/>
        </w:rPr>
        <w:t>VRANJE</w:t>
      </w:r>
    </w:p>
    <w:p w:rsidR="00750436" w:rsidRDefault="00750436" w:rsidP="00582DF6">
      <w:pPr>
        <w:pStyle w:val="BodyText"/>
        <w:rPr>
          <w:sz w:val="6"/>
        </w:rPr>
      </w:pPr>
      <w:r>
        <w:br w:type="column"/>
      </w:r>
    </w:p>
    <w:p w:rsidR="00750436" w:rsidRDefault="00750436" w:rsidP="00582DF6">
      <w:pPr>
        <w:pStyle w:val="BodyText"/>
        <w:rPr>
          <w:sz w:val="6"/>
        </w:rPr>
      </w:pPr>
    </w:p>
    <w:p w:rsidR="00750436" w:rsidRDefault="00750436" w:rsidP="00582DF6">
      <w:pPr>
        <w:pStyle w:val="BodyText"/>
        <w:rPr>
          <w:sz w:val="6"/>
        </w:rPr>
      </w:pPr>
    </w:p>
    <w:p w:rsidR="00750436" w:rsidRDefault="00750436" w:rsidP="00582DF6">
      <w:pPr>
        <w:pStyle w:val="BodyText"/>
        <w:spacing w:before="5"/>
        <w:rPr>
          <w:sz w:val="7"/>
        </w:rPr>
      </w:pPr>
    </w:p>
    <w:p w:rsidR="00750436" w:rsidRDefault="00750436" w:rsidP="00582DF6">
      <w:pPr>
        <w:ind w:left="1261"/>
        <w:rPr>
          <w:sz w:val="5"/>
        </w:rPr>
      </w:pPr>
      <w:r>
        <w:rPr>
          <w:color w:val="FFFFFF"/>
          <w:w w:val="105"/>
          <w:sz w:val="5"/>
        </w:rPr>
        <w:t>SARAINA</w:t>
      </w:r>
    </w:p>
    <w:p w:rsidR="00750436" w:rsidRDefault="00750436" w:rsidP="00582DF6">
      <w:pPr>
        <w:rPr>
          <w:sz w:val="5"/>
        </w:rPr>
        <w:sectPr w:rsidR="00750436">
          <w:type w:val="continuous"/>
          <w:pgSz w:w="11910" w:h="16840"/>
          <w:pgMar w:top="1580" w:right="540" w:bottom="1240" w:left="580" w:header="720" w:footer="720" w:gutter="0"/>
          <w:cols w:num="3" w:space="720" w:equalWidth="0">
            <w:col w:w="5778" w:space="40"/>
            <w:col w:w="476" w:space="39"/>
            <w:col w:w="4457"/>
          </w:cols>
        </w:sectPr>
      </w:pPr>
    </w:p>
    <w:p w:rsidR="00750436" w:rsidRDefault="00750436" w:rsidP="00582DF6">
      <w:pPr>
        <w:pStyle w:val="BodyText"/>
        <w:tabs>
          <w:tab w:val="left" w:pos="5856"/>
        </w:tabs>
        <w:rPr>
          <w:sz w:val="20"/>
        </w:rPr>
      </w:pPr>
      <w:r>
        <w:rPr>
          <w:sz w:val="20"/>
        </w:rPr>
        <w:tab/>
      </w:r>
    </w:p>
    <w:p w:rsidR="00750436" w:rsidRDefault="00750436" w:rsidP="00582DF6">
      <w:pPr>
        <w:pStyle w:val="BodyText"/>
        <w:rPr>
          <w:sz w:val="20"/>
        </w:rPr>
      </w:pPr>
    </w:p>
    <w:p w:rsidR="00750436" w:rsidRDefault="00750436" w:rsidP="00582DF6">
      <w:pPr>
        <w:pStyle w:val="BodyText"/>
        <w:rPr>
          <w:sz w:val="6"/>
        </w:rPr>
      </w:pPr>
    </w:p>
    <w:p w:rsidR="00750436" w:rsidRDefault="00750436" w:rsidP="00582DF6">
      <w:pPr>
        <w:pStyle w:val="BodyText"/>
        <w:rPr>
          <w:sz w:val="6"/>
        </w:rPr>
      </w:pPr>
    </w:p>
    <w:p w:rsidR="00750436" w:rsidRDefault="00750436" w:rsidP="00582DF6">
      <w:pPr>
        <w:pStyle w:val="BodyText"/>
        <w:rPr>
          <w:sz w:val="6"/>
        </w:rPr>
      </w:pPr>
    </w:p>
    <w:p w:rsidR="00750436" w:rsidRDefault="00750436" w:rsidP="00582DF6">
      <w:pPr>
        <w:pStyle w:val="BodyText"/>
        <w:spacing w:before="10"/>
        <w:rPr>
          <w:sz w:val="4"/>
        </w:rPr>
      </w:pPr>
    </w:p>
    <w:p w:rsidR="00750436" w:rsidRDefault="00750436" w:rsidP="00582DF6">
      <w:pPr>
        <w:tabs>
          <w:tab w:val="left" w:pos="7358"/>
        </w:tabs>
        <w:ind w:left="4570"/>
        <w:rPr>
          <w:sz w:val="5"/>
        </w:rPr>
      </w:pPr>
      <w:r>
        <w:rPr>
          <w:rFonts w:ascii="Arial" w:hAnsi="Arial"/>
          <w:w w:val="105"/>
          <w:sz w:val="5"/>
        </w:rPr>
        <w:t>S.Tibužde</w:t>
      </w:r>
      <w:r>
        <w:rPr>
          <w:rFonts w:ascii="Arial" w:hAnsi="Arial"/>
          <w:w w:val="105"/>
          <w:sz w:val="5"/>
        </w:rPr>
        <w:tab/>
      </w:r>
      <w:r>
        <w:rPr>
          <w:w w:val="105"/>
          <w:sz w:val="5"/>
        </w:rPr>
        <w:t>SAGLAMCI</w:t>
      </w:r>
    </w:p>
    <w:p w:rsidR="00750436" w:rsidRDefault="00750436" w:rsidP="00582DF6">
      <w:pPr>
        <w:pStyle w:val="BodyText"/>
        <w:rPr>
          <w:sz w:val="20"/>
        </w:rPr>
      </w:pPr>
    </w:p>
    <w:p w:rsidR="00750436" w:rsidRDefault="00750436" w:rsidP="00582DF6">
      <w:pPr>
        <w:pStyle w:val="BodyText"/>
        <w:spacing w:before="8"/>
        <w:rPr>
          <w:sz w:val="17"/>
        </w:rPr>
      </w:pPr>
    </w:p>
    <w:p w:rsidR="00750436" w:rsidRDefault="00750436" w:rsidP="00582DF6">
      <w:pPr>
        <w:rPr>
          <w:sz w:val="17"/>
        </w:rPr>
        <w:sectPr w:rsidR="00750436">
          <w:type w:val="continuous"/>
          <w:pgSz w:w="11910" w:h="16840"/>
          <w:pgMar w:top="1580" w:right="540" w:bottom="1240" w:left="580" w:header="720" w:footer="720" w:gutter="0"/>
          <w:cols w:space="720"/>
        </w:sectPr>
      </w:pPr>
    </w:p>
    <w:p w:rsidR="00750436" w:rsidRDefault="00750436" w:rsidP="00582DF6">
      <w:pPr>
        <w:pStyle w:val="BodyText"/>
        <w:rPr>
          <w:sz w:val="6"/>
        </w:rPr>
      </w:pPr>
    </w:p>
    <w:p w:rsidR="00750436" w:rsidRDefault="00750436" w:rsidP="00582DF6">
      <w:pPr>
        <w:pStyle w:val="BodyText"/>
        <w:spacing w:before="5"/>
        <w:rPr>
          <w:sz w:val="5"/>
        </w:rPr>
      </w:pPr>
    </w:p>
    <w:p w:rsidR="00750436" w:rsidRDefault="00750436" w:rsidP="00582DF6">
      <w:pPr>
        <w:spacing w:before="1"/>
        <w:jc w:val="right"/>
        <w:rPr>
          <w:rFonts w:ascii="Arial"/>
          <w:sz w:val="5"/>
        </w:rPr>
      </w:pPr>
      <w:r>
        <w:rPr>
          <w:rFonts w:ascii="Arial"/>
          <w:w w:val="105"/>
          <w:sz w:val="5"/>
        </w:rPr>
        <w:t>S.Vlase</w:t>
      </w:r>
    </w:p>
    <w:p w:rsidR="00750436" w:rsidRDefault="00750436" w:rsidP="00582DF6">
      <w:pPr>
        <w:pStyle w:val="BodyText"/>
        <w:spacing w:before="9"/>
        <w:rPr>
          <w:rFonts w:ascii="Arial"/>
          <w:sz w:val="8"/>
        </w:rPr>
      </w:pPr>
      <w:r>
        <w:br w:type="column"/>
      </w:r>
    </w:p>
    <w:p w:rsidR="00750436" w:rsidRDefault="00750436" w:rsidP="00582DF6">
      <w:pPr>
        <w:spacing w:before="1"/>
        <w:ind w:left="1413"/>
        <w:rPr>
          <w:sz w:val="5"/>
        </w:rPr>
      </w:pPr>
      <w:r>
        <w:rPr>
          <w:w w:val="105"/>
          <w:sz w:val="5"/>
        </w:rPr>
        <w:t>OGOŠ</w:t>
      </w:r>
    </w:p>
    <w:p w:rsidR="00750436" w:rsidRDefault="00750436" w:rsidP="00582DF6">
      <w:pPr>
        <w:rPr>
          <w:sz w:val="5"/>
        </w:rPr>
        <w:sectPr w:rsidR="00750436">
          <w:type w:val="continuous"/>
          <w:pgSz w:w="11910" w:h="16840"/>
          <w:pgMar w:top="1580" w:right="540" w:bottom="1240" w:left="580" w:header="720" w:footer="720" w:gutter="0"/>
          <w:cols w:num="2" w:space="720" w:equalWidth="0">
            <w:col w:w="5376" w:space="40"/>
            <w:col w:w="5374"/>
          </w:cols>
        </w:sectPr>
      </w:pPr>
    </w:p>
    <w:p w:rsidR="00750436" w:rsidRDefault="00750436" w:rsidP="00582DF6">
      <w:pPr>
        <w:pStyle w:val="BodyText"/>
        <w:rPr>
          <w:sz w:val="6"/>
        </w:rPr>
      </w:pPr>
    </w:p>
    <w:p w:rsidR="00750436" w:rsidRDefault="00750436" w:rsidP="00582DF6">
      <w:pPr>
        <w:pStyle w:val="BodyText"/>
        <w:spacing w:before="2"/>
        <w:rPr>
          <w:sz w:val="5"/>
        </w:rPr>
      </w:pPr>
    </w:p>
    <w:p w:rsidR="00750436" w:rsidRDefault="00750436" w:rsidP="00582DF6">
      <w:pPr>
        <w:ind w:left="2386" w:right="992"/>
        <w:jc w:val="center"/>
        <w:rPr>
          <w:sz w:val="5"/>
        </w:rPr>
      </w:pPr>
      <w:r>
        <w:rPr>
          <w:w w:val="105"/>
          <w:sz w:val="5"/>
        </w:rPr>
        <w:t>S.PAVLOVAC</w:t>
      </w:r>
    </w:p>
    <w:p w:rsidR="00750436" w:rsidRDefault="00750436" w:rsidP="00582DF6">
      <w:pPr>
        <w:pStyle w:val="BodyText"/>
        <w:spacing w:before="10"/>
        <w:rPr>
          <w:sz w:val="18"/>
        </w:rPr>
      </w:pPr>
    </w:p>
    <w:p w:rsidR="00750436" w:rsidRDefault="00750436" w:rsidP="00582DF6">
      <w:pPr>
        <w:pStyle w:val="BodyText"/>
        <w:spacing w:line="360" w:lineRule="auto"/>
        <w:ind w:left="312" w:right="566"/>
        <w:jc w:val="both"/>
      </w:pPr>
      <w:r>
        <w:tab/>
        <w:t>Лоша образовна структура и висока незапосленост карактеришу највећи део популације Рома у Врању и Врањској Бањи, док су поједина насеља посебно угрожена, као на пр. насеље  Цигански Рид, Горња Чаршија 2, Сарајина брдо, Огош и Сагламци у Врањској Бањи- лоша инфраструктура, непостојање планске документације, и ако насеље постоји од 18.века. Лоши услови живота и неки елементи традиционалног начина живота утичу и на лошу здравствену ситуацију, посебвно жена.</w:t>
      </w:r>
    </w:p>
    <w:p w:rsidR="00750436" w:rsidRDefault="00750436" w:rsidP="00582DF6">
      <w:pPr>
        <w:pStyle w:val="BodyText"/>
        <w:spacing w:before="5"/>
        <w:rPr>
          <w:sz w:val="28"/>
        </w:rPr>
      </w:pPr>
    </w:p>
    <w:p w:rsidR="00750436" w:rsidRDefault="00750436" w:rsidP="00582DF6">
      <w:pPr>
        <w:pStyle w:val="Heading3"/>
        <w:tabs>
          <w:tab w:val="left" w:pos="10248"/>
        </w:tabs>
        <w:spacing w:before="89"/>
      </w:pPr>
      <w:bookmarkStart w:id="7" w:name="_TOC_250007"/>
      <w:r>
        <w:rPr>
          <w:shd w:val="clear" w:color="auto" w:fill="FCE9D9"/>
        </w:rPr>
        <w:t>Одељак 4: АНАЛИЗА СТАЊА И</w:t>
      </w:r>
      <w:bookmarkEnd w:id="7"/>
      <w:r>
        <w:rPr>
          <w:shd w:val="clear" w:color="auto" w:fill="FCE9D9"/>
        </w:rPr>
        <w:t xml:space="preserve"> ЗАКЉУЧЦИ</w:t>
      </w:r>
      <w:r>
        <w:rPr>
          <w:shd w:val="clear" w:color="auto" w:fill="FCE9D9"/>
        </w:rPr>
        <w:tab/>
      </w:r>
    </w:p>
    <w:p w:rsidR="00750436" w:rsidRDefault="00750436" w:rsidP="00582DF6">
      <w:pPr>
        <w:pStyle w:val="BodyText"/>
        <w:spacing w:before="10"/>
        <w:rPr>
          <w:b/>
          <w:sz w:val="23"/>
        </w:rPr>
      </w:pPr>
    </w:p>
    <w:p w:rsidR="00750436" w:rsidRDefault="00750436" w:rsidP="00582DF6">
      <w:pPr>
        <w:pStyle w:val="BodyText"/>
        <w:spacing w:line="360" w:lineRule="auto"/>
        <w:ind w:left="312" w:right="569"/>
        <w:jc w:val="both"/>
      </w:pPr>
      <w:r>
        <w:rPr>
          <w:i/>
        </w:rPr>
        <w:t xml:space="preserve">Анализа стања* </w:t>
      </w:r>
      <w:r>
        <w:t>у локалној заједници по питањима унапређења положаја Рома извршена је кроз идентификовање досадашњих активности и резултата у овом домену и сагледавања позитивних капацитета и слабости локалне заједнице, као и могућности и препрека са којима се суочава у свом радном окружењу.</w:t>
      </w:r>
    </w:p>
    <w:tbl>
      <w:tblPr>
        <w:tblpPr w:leftFromText="180" w:rightFromText="180" w:vertAnchor="text" w:horzAnchor="margin" w:tblpXSpec="center" w:tblpY="15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271"/>
        <w:gridCol w:w="5081"/>
      </w:tblGrid>
      <w:tr w:rsidR="00750436" w:rsidTr="009F46EC">
        <w:trPr>
          <w:trHeight w:val="6072"/>
        </w:trPr>
        <w:tc>
          <w:tcPr>
            <w:tcW w:w="5271" w:type="dxa"/>
          </w:tcPr>
          <w:p w:rsidR="00750436" w:rsidRDefault="00750436" w:rsidP="00582DF6">
            <w:pPr>
              <w:pStyle w:val="TableParagraph"/>
              <w:spacing w:before="5"/>
              <w:rPr>
                <w:b/>
                <w:sz w:val="23"/>
              </w:rPr>
            </w:pPr>
          </w:p>
          <w:p w:rsidR="00750436" w:rsidRDefault="00750436" w:rsidP="00582DF6">
            <w:pPr>
              <w:pStyle w:val="TableParagraph"/>
              <w:ind w:left="391"/>
              <w:rPr>
                <w:sz w:val="24"/>
              </w:rPr>
            </w:pPr>
            <w:r>
              <w:rPr>
                <w:color w:val="6F2F9F"/>
                <w:sz w:val="24"/>
              </w:rPr>
              <w:t>СНАГЕ</w:t>
            </w:r>
          </w:p>
          <w:p w:rsidR="00750436" w:rsidRDefault="00750436" w:rsidP="00582DF6">
            <w:pPr>
              <w:pStyle w:val="TableParagraph"/>
              <w:rPr>
                <w:b/>
                <w:sz w:val="24"/>
              </w:rPr>
            </w:pPr>
          </w:p>
          <w:p w:rsidR="00750436" w:rsidRDefault="00750436" w:rsidP="00582DF6">
            <w:pPr>
              <w:pStyle w:val="TableParagraph"/>
              <w:numPr>
                <w:ilvl w:val="0"/>
                <w:numId w:val="10"/>
              </w:numPr>
              <w:tabs>
                <w:tab w:val="left" w:pos="475"/>
              </w:tabs>
              <w:ind w:right="148" w:firstLine="0"/>
              <w:rPr>
                <w:sz w:val="24"/>
              </w:rPr>
            </w:pPr>
            <w:r>
              <w:rPr>
                <w:sz w:val="24"/>
              </w:rPr>
              <w:t>Људски ресурси у граду, њихова стручности</w:t>
            </w:r>
          </w:p>
          <w:p w:rsidR="00750436" w:rsidRPr="009F46EC" w:rsidRDefault="00750436" w:rsidP="00582DF6">
            <w:pPr>
              <w:pStyle w:val="TableParagraph"/>
              <w:tabs>
                <w:tab w:val="left" w:pos="475"/>
              </w:tabs>
              <w:ind w:left="271" w:right="148"/>
              <w:rPr>
                <w:sz w:val="24"/>
              </w:rPr>
            </w:pPr>
            <w:r>
              <w:rPr>
                <w:sz w:val="24"/>
              </w:rPr>
              <w:t>мотивација</w:t>
            </w:r>
          </w:p>
          <w:p w:rsidR="00750436" w:rsidRDefault="00750436" w:rsidP="00582DF6">
            <w:pPr>
              <w:pStyle w:val="TableParagraph"/>
              <w:numPr>
                <w:ilvl w:val="0"/>
                <w:numId w:val="10"/>
              </w:numPr>
              <w:tabs>
                <w:tab w:val="left" w:pos="475"/>
              </w:tabs>
              <w:ind w:firstLine="0"/>
              <w:rPr>
                <w:sz w:val="24"/>
              </w:rPr>
            </w:pPr>
            <w:r>
              <w:rPr>
                <w:sz w:val="24"/>
              </w:rPr>
              <w:t>Извори финансирања - буџет идонатор</w:t>
            </w:r>
          </w:p>
          <w:p w:rsidR="00750436" w:rsidRDefault="00750436" w:rsidP="00582DF6">
            <w:pPr>
              <w:pStyle w:val="TableParagraph"/>
              <w:numPr>
                <w:ilvl w:val="0"/>
                <w:numId w:val="10"/>
              </w:numPr>
              <w:tabs>
                <w:tab w:val="left" w:pos="475"/>
              </w:tabs>
              <w:ind w:right="783" w:firstLine="0"/>
              <w:jc w:val="both"/>
              <w:rPr>
                <w:sz w:val="24"/>
              </w:rPr>
            </w:pPr>
            <w:r>
              <w:rPr>
                <w:sz w:val="24"/>
              </w:rPr>
              <w:t>Организован невладин сектор у Граду,</w:t>
            </w:r>
          </w:p>
          <w:p w:rsidR="00750436" w:rsidRPr="00C503A4" w:rsidRDefault="00750436" w:rsidP="00582DF6">
            <w:pPr>
              <w:pStyle w:val="TableParagraph"/>
              <w:tabs>
                <w:tab w:val="left" w:pos="475"/>
              </w:tabs>
              <w:ind w:left="271" w:right="783"/>
              <w:jc w:val="both"/>
              <w:rPr>
                <w:sz w:val="24"/>
                <w:lang w:val="sr-Cyrl-CS"/>
              </w:rPr>
            </w:pPr>
            <w:r>
              <w:rPr>
                <w:sz w:val="24"/>
              </w:rPr>
              <w:t xml:space="preserve">нарочито </w:t>
            </w:r>
            <w:r>
              <w:rPr>
                <w:sz w:val="24"/>
                <w:lang w:val="sr-Cyrl-CS"/>
              </w:rPr>
              <w:t>социо-хуманитарне</w:t>
            </w:r>
          </w:p>
          <w:p w:rsidR="00750436" w:rsidRDefault="00750436" w:rsidP="00582DF6">
            <w:pPr>
              <w:pStyle w:val="TableParagraph"/>
              <w:tabs>
                <w:tab w:val="left" w:pos="475"/>
              </w:tabs>
              <w:ind w:left="271" w:right="783"/>
              <w:jc w:val="both"/>
              <w:rPr>
                <w:sz w:val="24"/>
              </w:rPr>
            </w:pPr>
            <w:r>
              <w:rPr>
                <w:sz w:val="24"/>
              </w:rPr>
              <w:t>организацијеи ромска удружења</w:t>
            </w:r>
          </w:p>
          <w:p w:rsidR="00750436" w:rsidRDefault="00750436" w:rsidP="00582DF6">
            <w:pPr>
              <w:pStyle w:val="TableParagraph"/>
              <w:numPr>
                <w:ilvl w:val="0"/>
                <w:numId w:val="10"/>
              </w:numPr>
              <w:tabs>
                <w:tab w:val="left" w:pos="475"/>
              </w:tabs>
              <w:spacing w:before="1"/>
              <w:ind w:firstLine="0"/>
              <w:rPr>
                <w:sz w:val="24"/>
              </w:rPr>
            </w:pPr>
            <w:r>
              <w:rPr>
                <w:sz w:val="24"/>
              </w:rPr>
              <w:t>Постојање ромских Удружења</w:t>
            </w:r>
          </w:p>
          <w:p w:rsidR="00750436" w:rsidRDefault="00750436" w:rsidP="00582DF6">
            <w:pPr>
              <w:pStyle w:val="TableParagraph"/>
              <w:numPr>
                <w:ilvl w:val="0"/>
                <w:numId w:val="10"/>
              </w:numPr>
              <w:tabs>
                <w:tab w:val="left" w:pos="476"/>
              </w:tabs>
              <w:ind w:left="475"/>
              <w:rPr>
                <w:sz w:val="24"/>
              </w:rPr>
            </w:pPr>
            <w:r>
              <w:rPr>
                <w:sz w:val="24"/>
              </w:rPr>
              <w:t>Постојање стратешких докумената Града</w:t>
            </w:r>
          </w:p>
          <w:p w:rsidR="00750436" w:rsidRDefault="00750436" w:rsidP="00582DF6">
            <w:pPr>
              <w:pStyle w:val="TableParagraph"/>
              <w:numPr>
                <w:ilvl w:val="0"/>
                <w:numId w:val="10"/>
              </w:numPr>
              <w:tabs>
                <w:tab w:val="left" w:pos="475"/>
              </w:tabs>
              <w:ind w:firstLine="0"/>
              <w:rPr>
                <w:sz w:val="24"/>
              </w:rPr>
            </w:pPr>
            <w:r>
              <w:rPr>
                <w:sz w:val="24"/>
              </w:rPr>
              <w:t>Развијена комуникација садонаторима</w:t>
            </w:r>
          </w:p>
          <w:p w:rsidR="00750436" w:rsidRDefault="00750436" w:rsidP="00582DF6">
            <w:pPr>
              <w:pStyle w:val="TableParagraph"/>
              <w:numPr>
                <w:ilvl w:val="0"/>
                <w:numId w:val="10"/>
              </w:numPr>
              <w:tabs>
                <w:tab w:val="left" w:pos="475"/>
              </w:tabs>
              <w:ind w:firstLine="0"/>
              <w:rPr>
                <w:sz w:val="24"/>
              </w:rPr>
            </w:pPr>
            <w:r>
              <w:rPr>
                <w:sz w:val="24"/>
              </w:rPr>
              <w:t>Стабилност актуелне локалневласти</w:t>
            </w:r>
          </w:p>
          <w:p w:rsidR="00750436" w:rsidRPr="009E0CE1" w:rsidRDefault="00750436" w:rsidP="00582DF6">
            <w:pPr>
              <w:pStyle w:val="TableParagraph"/>
              <w:numPr>
                <w:ilvl w:val="0"/>
                <w:numId w:val="10"/>
              </w:numPr>
              <w:tabs>
                <w:tab w:val="left" w:pos="475"/>
              </w:tabs>
              <w:ind w:right="158" w:firstLine="0"/>
              <w:rPr>
                <w:sz w:val="24"/>
              </w:rPr>
            </w:pPr>
            <w:r w:rsidRPr="00C503A4">
              <w:rPr>
                <w:sz w:val="24"/>
              </w:rPr>
              <w:t>Мотивисаност актуелне локалне власти да</w:t>
            </w:r>
          </w:p>
          <w:p w:rsidR="00750436" w:rsidRPr="00C503A4" w:rsidRDefault="00750436" w:rsidP="00582DF6">
            <w:pPr>
              <w:pStyle w:val="TableParagraph"/>
              <w:tabs>
                <w:tab w:val="left" w:pos="475"/>
              </w:tabs>
              <w:ind w:left="271" w:right="158"/>
              <w:rPr>
                <w:sz w:val="24"/>
              </w:rPr>
            </w:pPr>
            <w:r w:rsidRPr="00C503A4">
              <w:rPr>
                <w:sz w:val="24"/>
              </w:rPr>
              <w:t>себави унапређењем положаја</w:t>
            </w:r>
            <w:r>
              <w:rPr>
                <w:sz w:val="24"/>
              </w:rPr>
              <w:t xml:space="preserve"> </w:t>
            </w:r>
            <w:r w:rsidRPr="00C503A4">
              <w:rPr>
                <w:sz w:val="24"/>
              </w:rPr>
              <w:t>Рома</w:t>
            </w:r>
          </w:p>
          <w:p w:rsidR="00750436" w:rsidRDefault="00750436" w:rsidP="00582DF6">
            <w:pPr>
              <w:pStyle w:val="TableParagraph"/>
              <w:numPr>
                <w:ilvl w:val="0"/>
                <w:numId w:val="10"/>
              </w:numPr>
              <w:tabs>
                <w:tab w:val="left" w:pos="476"/>
              </w:tabs>
              <w:ind w:right="576" w:firstLine="0"/>
              <w:rPr>
                <w:sz w:val="24"/>
              </w:rPr>
            </w:pPr>
            <w:r>
              <w:rPr>
                <w:sz w:val="24"/>
              </w:rPr>
              <w:t>Постојање НСРНМ канцеларије у Врању</w:t>
            </w:r>
          </w:p>
          <w:p w:rsidR="00750436" w:rsidRDefault="00750436" w:rsidP="00582DF6">
            <w:pPr>
              <w:pStyle w:val="TableParagraph"/>
              <w:tabs>
                <w:tab w:val="left" w:pos="476"/>
              </w:tabs>
              <w:ind w:left="271" w:right="576"/>
              <w:rPr>
                <w:sz w:val="24"/>
              </w:rPr>
            </w:pPr>
            <w:r>
              <w:rPr>
                <w:sz w:val="24"/>
              </w:rPr>
              <w:t>Града Врања</w:t>
            </w:r>
          </w:p>
          <w:p w:rsidR="00750436" w:rsidRPr="009F46EC" w:rsidRDefault="00750436" w:rsidP="00582DF6">
            <w:pPr>
              <w:pStyle w:val="TableParagraph"/>
              <w:numPr>
                <w:ilvl w:val="0"/>
                <w:numId w:val="10"/>
              </w:numPr>
              <w:tabs>
                <w:tab w:val="left" w:pos="415"/>
              </w:tabs>
              <w:ind w:right="191" w:firstLine="0"/>
              <w:rPr>
                <w:sz w:val="24"/>
              </w:rPr>
            </w:pPr>
            <w:r>
              <w:rPr>
                <w:sz w:val="24"/>
              </w:rPr>
              <w:t>Постојање Мобилног тима за инклузију</w:t>
            </w:r>
          </w:p>
          <w:p w:rsidR="00750436" w:rsidRDefault="00750436" w:rsidP="00582DF6">
            <w:pPr>
              <w:pStyle w:val="TableParagraph"/>
              <w:tabs>
                <w:tab w:val="left" w:pos="415"/>
              </w:tabs>
              <w:ind w:left="271" w:right="191"/>
              <w:rPr>
                <w:sz w:val="24"/>
              </w:rPr>
            </w:pPr>
            <w:r>
              <w:rPr>
                <w:sz w:val="24"/>
              </w:rPr>
              <w:t>Рома града Врања и будући општине</w:t>
            </w:r>
          </w:p>
          <w:p w:rsidR="00750436" w:rsidRPr="009F46EC" w:rsidRDefault="00750436" w:rsidP="00582DF6">
            <w:pPr>
              <w:pStyle w:val="TableParagraph"/>
              <w:tabs>
                <w:tab w:val="left" w:pos="415"/>
              </w:tabs>
              <w:ind w:right="191"/>
              <w:rPr>
                <w:sz w:val="24"/>
              </w:rPr>
            </w:pPr>
            <w:r w:rsidRPr="009F46EC">
              <w:rPr>
                <w:sz w:val="24"/>
              </w:rPr>
              <w:t>Врањска</w:t>
            </w:r>
            <w:r>
              <w:rPr>
                <w:sz w:val="24"/>
              </w:rPr>
              <w:t xml:space="preserve"> </w:t>
            </w:r>
            <w:r w:rsidRPr="009F46EC">
              <w:rPr>
                <w:sz w:val="24"/>
              </w:rPr>
              <w:t>Бања</w:t>
            </w:r>
          </w:p>
          <w:p w:rsidR="00750436" w:rsidRDefault="00750436" w:rsidP="00582DF6">
            <w:pPr>
              <w:pStyle w:val="TableParagraph"/>
              <w:numPr>
                <w:ilvl w:val="0"/>
                <w:numId w:val="10"/>
              </w:numPr>
              <w:tabs>
                <w:tab w:val="left" w:pos="475"/>
              </w:tabs>
              <w:spacing w:line="270" w:lineRule="atLeast"/>
              <w:ind w:right="438" w:firstLine="0"/>
              <w:rPr>
                <w:sz w:val="24"/>
              </w:rPr>
            </w:pPr>
            <w:r>
              <w:rPr>
                <w:sz w:val="24"/>
              </w:rPr>
              <w:t>Заинтересованост локалних институцијаи</w:t>
            </w:r>
          </w:p>
          <w:p w:rsidR="00750436" w:rsidRDefault="00750436" w:rsidP="00582DF6">
            <w:pPr>
              <w:pStyle w:val="TableParagraph"/>
              <w:tabs>
                <w:tab w:val="left" w:pos="475"/>
              </w:tabs>
              <w:spacing w:line="270" w:lineRule="atLeast"/>
              <w:ind w:left="271" w:right="438"/>
              <w:rPr>
                <w:sz w:val="24"/>
              </w:rPr>
            </w:pPr>
            <w:r>
              <w:rPr>
                <w:sz w:val="24"/>
              </w:rPr>
              <w:t>организација за сарадњу на унапређењу</w:t>
            </w:r>
          </w:p>
          <w:p w:rsidR="00750436" w:rsidRDefault="00750436" w:rsidP="00582DF6">
            <w:pPr>
              <w:pStyle w:val="TableParagraph"/>
              <w:tabs>
                <w:tab w:val="left" w:pos="475"/>
              </w:tabs>
              <w:spacing w:line="270" w:lineRule="atLeast"/>
              <w:ind w:left="271" w:right="438"/>
              <w:rPr>
                <w:sz w:val="24"/>
              </w:rPr>
            </w:pPr>
            <w:r>
              <w:rPr>
                <w:sz w:val="24"/>
              </w:rPr>
              <w:t>положаја Рома</w:t>
            </w:r>
          </w:p>
        </w:tc>
        <w:tc>
          <w:tcPr>
            <w:tcW w:w="5081" w:type="dxa"/>
          </w:tcPr>
          <w:p w:rsidR="00750436" w:rsidRDefault="00750436" w:rsidP="00582DF6">
            <w:pPr>
              <w:pStyle w:val="TableParagraph"/>
              <w:spacing w:before="5"/>
              <w:rPr>
                <w:b/>
                <w:sz w:val="23"/>
              </w:rPr>
            </w:pPr>
          </w:p>
          <w:p w:rsidR="00750436" w:rsidRDefault="00750436" w:rsidP="00582DF6">
            <w:pPr>
              <w:pStyle w:val="TableParagraph"/>
              <w:ind w:left="401"/>
              <w:rPr>
                <w:sz w:val="24"/>
              </w:rPr>
            </w:pPr>
            <w:r>
              <w:rPr>
                <w:color w:val="FF0000"/>
                <w:sz w:val="24"/>
              </w:rPr>
              <w:t>СЛАБОСТИ</w:t>
            </w:r>
          </w:p>
          <w:p w:rsidR="00750436" w:rsidRDefault="00750436" w:rsidP="00582DF6">
            <w:pPr>
              <w:pStyle w:val="TableParagraph"/>
              <w:rPr>
                <w:b/>
                <w:sz w:val="24"/>
              </w:rPr>
            </w:pPr>
          </w:p>
          <w:p w:rsidR="00750436" w:rsidRPr="009F46EC" w:rsidRDefault="00750436" w:rsidP="00582DF6">
            <w:pPr>
              <w:pStyle w:val="TableParagraph"/>
              <w:numPr>
                <w:ilvl w:val="0"/>
                <w:numId w:val="27"/>
              </w:numPr>
              <w:tabs>
                <w:tab w:val="left" w:pos="545"/>
              </w:tabs>
              <w:ind w:right="828"/>
              <w:rPr>
                <w:sz w:val="24"/>
              </w:rPr>
            </w:pPr>
            <w:r>
              <w:rPr>
                <w:sz w:val="24"/>
              </w:rPr>
              <w:t>Недостатак потпуних и</w:t>
            </w:r>
          </w:p>
          <w:p w:rsidR="00750436" w:rsidRPr="009F46EC" w:rsidRDefault="00750436" w:rsidP="00582DF6">
            <w:pPr>
              <w:pStyle w:val="TableParagraph"/>
              <w:tabs>
                <w:tab w:val="left" w:pos="545"/>
              </w:tabs>
              <w:ind w:left="720" w:right="828"/>
              <w:rPr>
                <w:sz w:val="24"/>
              </w:rPr>
            </w:pPr>
            <w:r>
              <w:rPr>
                <w:sz w:val="24"/>
              </w:rPr>
              <w:t xml:space="preserve">Ажурираних </w:t>
            </w:r>
            <w:r w:rsidRPr="009F46EC">
              <w:rPr>
                <w:sz w:val="24"/>
              </w:rPr>
              <w:t>података оРомима</w:t>
            </w:r>
          </w:p>
          <w:p w:rsidR="00750436" w:rsidRDefault="00750436" w:rsidP="00582DF6">
            <w:pPr>
              <w:pStyle w:val="TableParagraph"/>
              <w:numPr>
                <w:ilvl w:val="0"/>
                <w:numId w:val="27"/>
              </w:numPr>
              <w:tabs>
                <w:tab w:val="left" w:pos="829"/>
              </w:tabs>
              <w:ind w:right="656"/>
              <w:rPr>
                <w:sz w:val="24"/>
              </w:rPr>
            </w:pPr>
            <w:r>
              <w:rPr>
                <w:sz w:val="24"/>
              </w:rPr>
              <w:t>Недовољна искоришћеност других</w:t>
            </w:r>
          </w:p>
          <w:p w:rsidR="00750436" w:rsidRDefault="00750436" w:rsidP="00582DF6">
            <w:pPr>
              <w:pStyle w:val="TableParagraph"/>
              <w:tabs>
                <w:tab w:val="left" w:pos="829"/>
              </w:tabs>
              <w:ind w:right="656"/>
              <w:rPr>
                <w:sz w:val="24"/>
              </w:rPr>
            </w:pPr>
            <w:r>
              <w:rPr>
                <w:sz w:val="24"/>
              </w:rPr>
              <w:t>извора финансирања -донатори</w:t>
            </w:r>
          </w:p>
          <w:p w:rsidR="00750436" w:rsidRDefault="00750436" w:rsidP="00582DF6">
            <w:pPr>
              <w:pStyle w:val="TableParagraph"/>
              <w:numPr>
                <w:ilvl w:val="0"/>
                <w:numId w:val="27"/>
              </w:numPr>
              <w:tabs>
                <w:tab w:val="left" w:pos="829"/>
              </w:tabs>
              <w:ind w:right="264"/>
              <w:rPr>
                <w:sz w:val="24"/>
              </w:rPr>
            </w:pPr>
            <w:r>
              <w:rPr>
                <w:sz w:val="24"/>
              </w:rPr>
              <w:t>Недостатак акционих планова за операционализацију стратешких докумената</w:t>
            </w:r>
          </w:p>
          <w:p w:rsidR="00750436" w:rsidRDefault="00750436" w:rsidP="00582DF6">
            <w:pPr>
              <w:pStyle w:val="TableParagraph"/>
              <w:numPr>
                <w:ilvl w:val="0"/>
                <w:numId w:val="27"/>
              </w:numPr>
              <w:tabs>
                <w:tab w:val="left" w:pos="829"/>
              </w:tabs>
              <w:ind w:right="929"/>
              <w:rPr>
                <w:sz w:val="24"/>
              </w:rPr>
            </w:pPr>
            <w:r>
              <w:rPr>
                <w:sz w:val="24"/>
              </w:rPr>
              <w:t xml:space="preserve">Слаба заинтересованост </w:t>
            </w:r>
            <w:r>
              <w:rPr>
                <w:sz w:val="24"/>
                <w:lang w:val="sr-Cyrl-CS"/>
              </w:rPr>
              <w:t xml:space="preserve">и учешће </w:t>
            </w:r>
            <w:r>
              <w:rPr>
                <w:sz w:val="24"/>
              </w:rPr>
              <w:t>Рома за постојеће програме</w:t>
            </w:r>
          </w:p>
          <w:p w:rsidR="00750436" w:rsidRDefault="00750436" w:rsidP="00582DF6">
            <w:pPr>
              <w:pStyle w:val="TableParagraph"/>
              <w:numPr>
                <w:ilvl w:val="0"/>
                <w:numId w:val="27"/>
              </w:numPr>
              <w:tabs>
                <w:tab w:val="left" w:pos="829"/>
              </w:tabs>
              <w:rPr>
                <w:sz w:val="24"/>
              </w:rPr>
            </w:pPr>
            <w:r>
              <w:rPr>
                <w:sz w:val="24"/>
              </w:rPr>
              <w:t>Недовољна информисаност Рома</w:t>
            </w:r>
          </w:p>
          <w:p w:rsidR="00750436" w:rsidRDefault="00750436" w:rsidP="00582DF6">
            <w:pPr>
              <w:pStyle w:val="TableParagraph"/>
              <w:numPr>
                <w:ilvl w:val="0"/>
                <w:numId w:val="27"/>
              </w:numPr>
              <w:tabs>
                <w:tab w:val="left" w:pos="829"/>
              </w:tabs>
              <w:ind w:right="699"/>
              <w:rPr>
                <w:sz w:val="24"/>
              </w:rPr>
            </w:pPr>
            <w:r>
              <w:rPr>
                <w:sz w:val="24"/>
              </w:rPr>
              <w:t>Релативно низак ниво познавања локалног акционог планирања одстране различитих актера узаједници</w:t>
            </w:r>
          </w:p>
          <w:p w:rsidR="00750436" w:rsidRDefault="00750436" w:rsidP="00582DF6">
            <w:pPr>
              <w:pStyle w:val="TableParagraph"/>
              <w:tabs>
                <w:tab w:val="left" w:pos="829"/>
              </w:tabs>
              <w:spacing w:before="2" w:line="237" w:lineRule="auto"/>
              <w:ind w:left="720" w:right="409"/>
              <w:rPr>
                <w:sz w:val="24"/>
              </w:rPr>
            </w:pPr>
          </w:p>
        </w:tc>
      </w:tr>
      <w:tr w:rsidR="00750436" w:rsidTr="009F46EC">
        <w:trPr>
          <w:trHeight w:val="3590"/>
        </w:trPr>
        <w:tc>
          <w:tcPr>
            <w:tcW w:w="5271" w:type="dxa"/>
          </w:tcPr>
          <w:p w:rsidR="00750436" w:rsidRDefault="00750436" w:rsidP="00582DF6">
            <w:pPr>
              <w:pStyle w:val="TableParagraph"/>
              <w:spacing w:before="10"/>
              <w:rPr>
                <w:b/>
                <w:sz w:val="23"/>
              </w:rPr>
            </w:pPr>
          </w:p>
          <w:p w:rsidR="00750436" w:rsidRDefault="00750436" w:rsidP="00582DF6">
            <w:pPr>
              <w:pStyle w:val="TableParagraph"/>
              <w:spacing w:line="274" w:lineRule="exact"/>
              <w:ind w:left="270"/>
              <w:rPr>
                <w:b/>
                <w:sz w:val="24"/>
              </w:rPr>
            </w:pPr>
            <w:r>
              <w:rPr>
                <w:b/>
                <w:color w:val="99CC00"/>
                <w:sz w:val="24"/>
                <w:u w:val="thick" w:color="99CC00"/>
              </w:rPr>
              <w:t>МОГУЋНОСТИ</w:t>
            </w:r>
          </w:p>
          <w:p w:rsidR="00750436" w:rsidRDefault="00750436" w:rsidP="00582DF6">
            <w:pPr>
              <w:pStyle w:val="TableParagraph"/>
              <w:numPr>
                <w:ilvl w:val="0"/>
                <w:numId w:val="28"/>
              </w:numPr>
              <w:tabs>
                <w:tab w:val="left" w:pos="829"/>
              </w:tabs>
              <w:ind w:right="1068"/>
              <w:rPr>
                <w:sz w:val="24"/>
              </w:rPr>
            </w:pPr>
            <w:r>
              <w:rPr>
                <w:sz w:val="24"/>
              </w:rPr>
              <w:t>Доступност различитих фондова ( НИП, ИПА фондови,УНДП</w:t>
            </w:r>
          </w:p>
          <w:p w:rsidR="00750436" w:rsidRDefault="00750436" w:rsidP="00582DF6">
            <w:pPr>
              <w:pStyle w:val="TableParagraph"/>
              <w:numPr>
                <w:ilvl w:val="0"/>
                <w:numId w:val="28"/>
              </w:numPr>
              <w:rPr>
                <w:sz w:val="24"/>
              </w:rPr>
            </w:pPr>
            <w:r>
              <w:rPr>
                <w:sz w:val="24"/>
              </w:rPr>
              <w:t>фондови, РЕФ фондови итд.)</w:t>
            </w:r>
          </w:p>
          <w:p w:rsidR="00750436" w:rsidRDefault="00750436" w:rsidP="00582DF6">
            <w:pPr>
              <w:pStyle w:val="TableParagraph"/>
              <w:numPr>
                <w:ilvl w:val="0"/>
                <w:numId w:val="28"/>
              </w:numPr>
              <w:tabs>
                <w:tab w:val="left" w:pos="829"/>
              </w:tabs>
              <w:rPr>
                <w:sz w:val="24"/>
              </w:rPr>
            </w:pPr>
            <w:r>
              <w:rPr>
                <w:sz w:val="24"/>
              </w:rPr>
              <w:t>Нови трендови и политичка орјентација</w:t>
            </w:r>
          </w:p>
          <w:p w:rsidR="00750436" w:rsidRDefault="00750436" w:rsidP="00582DF6">
            <w:pPr>
              <w:pStyle w:val="TableParagraph"/>
              <w:numPr>
                <w:ilvl w:val="0"/>
                <w:numId w:val="28"/>
              </w:numPr>
              <w:ind w:right="100"/>
              <w:rPr>
                <w:sz w:val="24"/>
              </w:rPr>
            </w:pPr>
            <w:r>
              <w:rPr>
                <w:sz w:val="24"/>
              </w:rPr>
              <w:t>државе - активнија улога ромског Националног савета</w:t>
            </w:r>
          </w:p>
          <w:p w:rsidR="00750436" w:rsidRDefault="00750436" w:rsidP="00582DF6">
            <w:pPr>
              <w:pStyle w:val="TableParagraph"/>
              <w:numPr>
                <w:ilvl w:val="0"/>
                <w:numId w:val="28"/>
              </w:numPr>
              <w:tabs>
                <w:tab w:val="left" w:pos="829"/>
              </w:tabs>
              <w:rPr>
                <w:sz w:val="24"/>
              </w:rPr>
            </w:pPr>
            <w:r>
              <w:rPr>
                <w:sz w:val="24"/>
              </w:rPr>
              <w:t>Финансијска и нефинансијска</w:t>
            </w:r>
          </w:p>
          <w:p w:rsidR="00750436" w:rsidRDefault="00750436" w:rsidP="00582DF6">
            <w:pPr>
              <w:pStyle w:val="TableParagraph"/>
              <w:numPr>
                <w:ilvl w:val="0"/>
                <w:numId w:val="28"/>
              </w:numPr>
              <w:ind w:right="359"/>
              <w:rPr>
                <w:sz w:val="24"/>
              </w:rPr>
            </w:pPr>
            <w:r>
              <w:rPr>
                <w:sz w:val="24"/>
              </w:rPr>
              <w:t>( изградња капацитета ) подршка организација – владиних и невладиних</w:t>
            </w:r>
          </w:p>
        </w:tc>
        <w:tc>
          <w:tcPr>
            <w:tcW w:w="5081" w:type="dxa"/>
          </w:tcPr>
          <w:p w:rsidR="00750436" w:rsidRDefault="00750436" w:rsidP="00582DF6">
            <w:pPr>
              <w:pStyle w:val="TableParagraph"/>
              <w:spacing w:before="10"/>
              <w:rPr>
                <w:b/>
                <w:sz w:val="23"/>
              </w:rPr>
            </w:pPr>
          </w:p>
          <w:p w:rsidR="00750436" w:rsidRDefault="00750436" w:rsidP="00582DF6">
            <w:pPr>
              <w:pStyle w:val="TableParagraph"/>
              <w:ind w:left="221"/>
              <w:rPr>
                <w:b/>
                <w:sz w:val="24"/>
              </w:rPr>
            </w:pPr>
            <w:r>
              <w:rPr>
                <w:b/>
                <w:color w:val="800080"/>
                <w:sz w:val="24"/>
                <w:u w:val="thick" w:color="800080"/>
              </w:rPr>
              <w:t>ПРЕПРЕКЕ</w:t>
            </w:r>
          </w:p>
          <w:p w:rsidR="00750436" w:rsidRDefault="00750436" w:rsidP="00582DF6">
            <w:pPr>
              <w:pStyle w:val="TableParagraph"/>
              <w:spacing w:before="7"/>
              <w:rPr>
                <w:b/>
                <w:sz w:val="23"/>
              </w:rPr>
            </w:pPr>
          </w:p>
          <w:p w:rsidR="00750436" w:rsidRPr="00C503A4" w:rsidRDefault="00750436" w:rsidP="00582DF6">
            <w:pPr>
              <w:pStyle w:val="TableParagraph"/>
              <w:numPr>
                <w:ilvl w:val="0"/>
                <w:numId w:val="29"/>
              </w:numPr>
              <w:tabs>
                <w:tab w:val="left" w:pos="829"/>
              </w:tabs>
              <w:ind w:right="363"/>
              <w:rPr>
                <w:sz w:val="24"/>
              </w:rPr>
            </w:pPr>
            <w:r w:rsidRPr="00C503A4">
              <w:rPr>
                <w:sz w:val="24"/>
              </w:rPr>
              <w:t xml:space="preserve">Недовољно присуство питања ромске националне мањине у нашојјавности </w:t>
            </w:r>
            <w:r>
              <w:rPr>
                <w:sz w:val="24"/>
              </w:rPr>
              <w:t>(</w:t>
            </w:r>
            <w:r w:rsidRPr="00C503A4">
              <w:rPr>
                <w:sz w:val="24"/>
              </w:rPr>
              <w:t>маргинализација питања )</w:t>
            </w:r>
          </w:p>
          <w:p w:rsidR="00750436" w:rsidRDefault="00750436" w:rsidP="00582DF6">
            <w:pPr>
              <w:pStyle w:val="TableParagraph"/>
              <w:numPr>
                <w:ilvl w:val="0"/>
                <w:numId w:val="29"/>
              </w:numPr>
              <w:tabs>
                <w:tab w:val="left" w:pos="829"/>
              </w:tabs>
              <w:ind w:right="767"/>
              <w:rPr>
                <w:sz w:val="24"/>
              </w:rPr>
            </w:pPr>
            <w:r>
              <w:rPr>
                <w:sz w:val="24"/>
              </w:rPr>
              <w:t>Низак ниво животног стандарда у земљи - изражено опште сиромаштво</w:t>
            </w:r>
            <w:r>
              <w:rPr>
                <w:sz w:val="24"/>
                <w:lang w:val="sr-Cyrl-CS"/>
              </w:rPr>
              <w:t xml:space="preserve"> услед опште кризе.</w:t>
            </w:r>
          </w:p>
        </w:tc>
      </w:tr>
    </w:tbl>
    <w:p w:rsidR="00750436" w:rsidRDefault="00750436" w:rsidP="00582DF6">
      <w:pPr>
        <w:pStyle w:val="BodyText"/>
        <w:spacing w:before="3"/>
      </w:pPr>
    </w:p>
    <w:p w:rsidR="00750436" w:rsidRDefault="00750436" w:rsidP="00582DF6">
      <w:pPr>
        <w:pStyle w:val="Heading4"/>
        <w:ind w:left="2386" w:right="2096"/>
        <w:jc w:val="center"/>
        <w:sectPr w:rsidR="00750436">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r>
        <w:rPr>
          <w:color w:val="D99493"/>
        </w:rPr>
        <w:t>SWOT АНАЛИЗА</w:t>
      </w:r>
    </w:p>
    <w:p w:rsidR="00750436" w:rsidRDefault="00750436" w:rsidP="00582DF6">
      <w:pPr>
        <w:pStyle w:val="BodyText"/>
        <w:spacing w:before="90" w:line="360" w:lineRule="auto"/>
        <w:ind w:left="320" w:right="566"/>
        <w:jc w:val="both"/>
      </w:pPr>
      <w:r>
        <w:tab/>
        <w:t>На основу претходне анализе може се закључити да су главне снаге локалне заједнице постојање локалних стратешких докумената, стабилна политичка клима, стабилан извор финансирања, висока свест и заинтересованост локалне самоуправе, Савета за побољшање положаја Рома, локална Ромска Канцеларија, Мобилног тима за инклузију Рома у граду Врању и Врањској Бањи, Савета за запошљавање и локалног Савета за социјална питања.</w:t>
      </w:r>
    </w:p>
    <w:p w:rsidR="00750436" w:rsidRPr="00C510BF" w:rsidRDefault="00750436" w:rsidP="00582DF6">
      <w:pPr>
        <w:pStyle w:val="BodyText"/>
      </w:pPr>
    </w:p>
    <w:p w:rsidR="00750436" w:rsidRDefault="00750436" w:rsidP="00582DF6">
      <w:pPr>
        <w:pStyle w:val="BodyText"/>
        <w:spacing w:line="360" w:lineRule="auto"/>
        <w:ind w:left="320" w:right="566"/>
        <w:jc w:val="both"/>
      </w:pPr>
      <w:r>
        <w:tab/>
        <w:t>Најважније могућности из ширег окружења су: доступност различитих фондова, подршка међународних организација, владиних и невладиних, заинтересованост  међународних донатора, нова оријентација политике државе Србије у решавању проблемаРома.</w:t>
      </w:r>
    </w:p>
    <w:p w:rsidR="00750436" w:rsidRPr="00C510BF" w:rsidRDefault="00750436" w:rsidP="00582DF6">
      <w:pPr>
        <w:pStyle w:val="BodyText"/>
      </w:pPr>
    </w:p>
    <w:p w:rsidR="00750436" w:rsidRDefault="00750436" w:rsidP="00582DF6">
      <w:pPr>
        <w:pStyle w:val="BodyText"/>
        <w:spacing w:before="1" w:line="360" w:lineRule="auto"/>
        <w:ind w:left="320" w:right="567"/>
        <w:jc w:val="both"/>
      </w:pPr>
      <w:r>
        <w:tab/>
        <w:t>Оне би требало да чине кључну основу за будуће планирање и за ублажавање најважније слабости-недостатак координације између локалне самоуправе и НВО, недостатак информатичке повезаности између локалних установа и препрека из окружења-непостојање савремених закона из ове области, низак ниво животног стандарда у земљи, маргинализована питања проблема ромске националне мањине.</w:t>
      </w:r>
    </w:p>
    <w:p w:rsidR="00750436" w:rsidRPr="00C510BF" w:rsidRDefault="00750436" w:rsidP="00582DF6">
      <w:pPr>
        <w:pStyle w:val="BodyText"/>
      </w:pPr>
    </w:p>
    <w:p w:rsidR="00750436" w:rsidRDefault="00750436" w:rsidP="00582DF6">
      <w:pPr>
        <w:pStyle w:val="BodyText"/>
        <w:spacing w:line="360" w:lineRule="auto"/>
        <w:ind w:left="320" w:right="568"/>
        <w:jc w:val="both"/>
      </w:pPr>
      <w:r>
        <w:rPr>
          <w:b/>
          <w:i/>
        </w:rPr>
        <w:tab/>
        <w:t xml:space="preserve">Анализом </w:t>
      </w:r>
      <w:r>
        <w:t>заинтересованих страна идентификоване су кључне заинтересоване стране за унапређење положаја Рома у граду Врању и општини Врањска Бања које, су диференциране на крајње кориснике/це услуга (различите групе, ромска национална мањине) и кључне партнере у локалној самоуправи у развијању и примени мера и програма.</w:t>
      </w:r>
    </w:p>
    <w:p w:rsidR="00750436" w:rsidRPr="00C510BF" w:rsidRDefault="00750436" w:rsidP="00582DF6">
      <w:pPr>
        <w:pStyle w:val="BodyText"/>
        <w:spacing w:before="2"/>
      </w:pPr>
    </w:p>
    <w:p w:rsidR="00750436" w:rsidRDefault="00750436" w:rsidP="00582DF6">
      <w:pPr>
        <w:ind w:left="320"/>
        <w:jc w:val="both"/>
        <w:rPr>
          <w:sz w:val="24"/>
        </w:rPr>
      </w:pPr>
      <w:r>
        <w:rPr>
          <w:b/>
          <w:i/>
          <w:sz w:val="24"/>
        </w:rPr>
        <w:t xml:space="preserve">Крајњи корисници/це </w:t>
      </w:r>
      <w:r>
        <w:rPr>
          <w:sz w:val="24"/>
        </w:rPr>
        <w:t>Локалног Акционог Плана за унапређење положаја Рома су:</w:t>
      </w:r>
    </w:p>
    <w:p w:rsidR="00750436" w:rsidRDefault="00750436" w:rsidP="00582DF6">
      <w:pPr>
        <w:pStyle w:val="ListParagraph"/>
        <w:numPr>
          <w:ilvl w:val="0"/>
          <w:numId w:val="6"/>
        </w:numPr>
        <w:tabs>
          <w:tab w:val="left" w:pos="524"/>
        </w:tabs>
        <w:spacing w:before="137"/>
        <w:jc w:val="both"/>
        <w:rPr>
          <w:sz w:val="24"/>
        </w:rPr>
      </w:pPr>
      <w:r>
        <w:rPr>
          <w:sz w:val="24"/>
        </w:rPr>
        <w:t>Становници ромских насеља</w:t>
      </w:r>
    </w:p>
    <w:p w:rsidR="00750436" w:rsidRDefault="00750436" w:rsidP="00582DF6">
      <w:pPr>
        <w:pStyle w:val="ListParagraph"/>
        <w:numPr>
          <w:ilvl w:val="0"/>
          <w:numId w:val="6"/>
        </w:numPr>
        <w:tabs>
          <w:tab w:val="left" w:pos="524"/>
        </w:tabs>
        <w:spacing w:before="139"/>
        <w:jc w:val="both"/>
        <w:rPr>
          <w:sz w:val="24"/>
        </w:rPr>
      </w:pPr>
      <w:r>
        <w:rPr>
          <w:sz w:val="24"/>
        </w:rPr>
        <w:t>Самохрани родитељи</w:t>
      </w:r>
    </w:p>
    <w:p w:rsidR="00750436" w:rsidRDefault="00750436" w:rsidP="00582DF6">
      <w:pPr>
        <w:pStyle w:val="ListParagraph"/>
        <w:numPr>
          <w:ilvl w:val="0"/>
          <w:numId w:val="6"/>
        </w:numPr>
        <w:tabs>
          <w:tab w:val="left" w:pos="524"/>
        </w:tabs>
        <w:spacing w:before="137"/>
        <w:jc w:val="both"/>
        <w:rPr>
          <w:sz w:val="24"/>
        </w:rPr>
      </w:pPr>
      <w:r>
        <w:rPr>
          <w:sz w:val="24"/>
        </w:rPr>
        <w:t>Многочлане породице</w:t>
      </w:r>
    </w:p>
    <w:p w:rsidR="00750436" w:rsidRDefault="00750436" w:rsidP="00582DF6">
      <w:pPr>
        <w:pStyle w:val="ListParagraph"/>
        <w:numPr>
          <w:ilvl w:val="0"/>
          <w:numId w:val="6"/>
        </w:numPr>
        <w:tabs>
          <w:tab w:val="left" w:pos="524"/>
        </w:tabs>
        <w:spacing w:before="139"/>
        <w:jc w:val="both"/>
        <w:rPr>
          <w:sz w:val="24"/>
        </w:rPr>
      </w:pPr>
      <w:r>
        <w:rPr>
          <w:sz w:val="24"/>
        </w:rPr>
        <w:t>Ромски ученици истуденти</w:t>
      </w:r>
    </w:p>
    <w:p w:rsidR="00750436" w:rsidRDefault="00750436" w:rsidP="00582DF6">
      <w:pPr>
        <w:pStyle w:val="ListParagraph"/>
        <w:numPr>
          <w:ilvl w:val="0"/>
          <w:numId w:val="6"/>
        </w:numPr>
        <w:tabs>
          <w:tab w:val="left" w:pos="524"/>
        </w:tabs>
        <w:spacing w:before="137"/>
        <w:jc w:val="both"/>
        <w:rPr>
          <w:sz w:val="24"/>
        </w:rPr>
      </w:pPr>
      <w:r>
        <w:rPr>
          <w:sz w:val="24"/>
        </w:rPr>
        <w:t>Радно способни и незапослени Роми</w:t>
      </w:r>
    </w:p>
    <w:p w:rsidR="00750436" w:rsidRDefault="00750436" w:rsidP="00582DF6">
      <w:pPr>
        <w:pStyle w:val="ListParagraph"/>
        <w:numPr>
          <w:ilvl w:val="0"/>
          <w:numId w:val="6"/>
        </w:numPr>
        <w:tabs>
          <w:tab w:val="left" w:pos="524"/>
        </w:tabs>
        <w:spacing w:before="139"/>
        <w:jc w:val="both"/>
        <w:rPr>
          <w:sz w:val="24"/>
        </w:rPr>
      </w:pPr>
      <w:r>
        <w:rPr>
          <w:sz w:val="24"/>
        </w:rPr>
        <w:t>Ромкиње</w:t>
      </w:r>
    </w:p>
    <w:p w:rsidR="00750436" w:rsidRDefault="00750436" w:rsidP="00582DF6">
      <w:pPr>
        <w:pStyle w:val="BodyText"/>
        <w:ind w:left="320"/>
        <w:jc w:val="both"/>
      </w:pPr>
    </w:p>
    <w:p w:rsidR="00750436" w:rsidRDefault="00750436" w:rsidP="00582DF6">
      <w:pPr>
        <w:pStyle w:val="BodyText"/>
        <w:ind w:left="320"/>
        <w:jc w:val="both"/>
      </w:pPr>
      <w:r>
        <w:tab/>
        <w:t>На основу Анализе заинтересованих страна, може се закључити следеће:</w:t>
      </w:r>
    </w:p>
    <w:p w:rsidR="00750436" w:rsidRPr="00C510BF" w:rsidRDefault="00750436" w:rsidP="00582DF6">
      <w:pPr>
        <w:pStyle w:val="BodyText"/>
        <w:ind w:left="320"/>
        <w:jc w:val="both"/>
      </w:pPr>
    </w:p>
    <w:p w:rsidR="00750436" w:rsidRDefault="00750436" w:rsidP="00582DF6">
      <w:pPr>
        <w:pStyle w:val="BodyText"/>
        <w:spacing w:line="360" w:lineRule="auto"/>
        <w:ind w:left="320"/>
        <w:jc w:val="both"/>
      </w:pPr>
      <w:r>
        <w:tab/>
        <w:t xml:space="preserve">Ромска национална мањина у Врању, слично другим градовима и општинама у Србији, претставља веома хетерогену групу у оквиру које се може, по различитим критеријумима, издвојити већи број подгрупа. </w:t>
      </w:r>
    </w:p>
    <w:p w:rsidR="00750436" w:rsidRPr="00C510BF" w:rsidRDefault="00750436" w:rsidP="00582DF6">
      <w:pPr>
        <w:pStyle w:val="BodyText"/>
        <w:spacing w:before="77" w:line="360" w:lineRule="auto"/>
        <w:ind w:left="320" w:right="565"/>
        <w:jc w:val="both"/>
      </w:pPr>
      <w:r>
        <w:t>Специфичност Врања је да има једно од највећих ромских насеља, а познато је да је приоритет решавање проблема ромских насеља, која нису легализована. Поред ове групе, постоје и друге групе, које су социјално рањиве и очекују организовану друштвену подршку (стари без породичне подршке и прихода, вишечлане породице, радно способни незапослени без одговарајуће квалификације ...).</w:t>
      </w:r>
    </w:p>
    <w:p w:rsidR="00750436" w:rsidRPr="00C510BF" w:rsidRDefault="00750436" w:rsidP="00582DF6">
      <w:pPr>
        <w:pStyle w:val="BodyText"/>
      </w:pPr>
    </w:p>
    <w:p w:rsidR="00750436" w:rsidRDefault="00750436" w:rsidP="00582DF6">
      <w:pPr>
        <w:pStyle w:val="BodyText"/>
        <w:spacing w:line="360" w:lineRule="auto"/>
        <w:ind w:left="283" w:right="564"/>
        <w:jc w:val="both"/>
      </w:pPr>
      <w:r>
        <w:rPr>
          <w:b/>
          <w:i/>
        </w:rPr>
        <w:tab/>
        <w:t xml:space="preserve">Локални Акциони План </w:t>
      </w:r>
      <w:r>
        <w:t>обухвата област становања, образовања, запошљавања и здравства, али и мере које се односе на очување и унапређивање културног идентитета Рома, мере којима се јачају капацитети ромске заједнице да партнерски учествује у спровођењу ЛАП-а, мере из области социјалне заштите, којима се пружа подршка посебно угроженим категоријама унутар ромске заједнице, мере усмерене првенствено на младе, мере из области екологије, као и мере из области медија и информисања. Ово је потребно јер питања унапређивања положаја Рома и Ромкиња нису само питања унапређивања положаја једне од социјално угрожених категорија становништва и остваривање њихових људских права, већ су и питања остваривања права припадника једне од националних мањина.</w:t>
      </w:r>
    </w:p>
    <w:p w:rsidR="00750436" w:rsidRPr="00082B7B" w:rsidRDefault="00750436" w:rsidP="00582DF6">
      <w:pPr>
        <w:pStyle w:val="BodyText"/>
        <w:spacing w:line="360" w:lineRule="auto"/>
        <w:ind w:left="283" w:right="564"/>
        <w:jc w:val="both"/>
        <w:sectPr w:rsidR="00750436" w:rsidRPr="00082B7B">
          <w:pgSz w:w="11910" w:h="16840"/>
          <w:pgMar w:top="144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Heading4"/>
        <w:tabs>
          <w:tab w:val="left" w:pos="10248"/>
        </w:tabs>
        <w:spacing w:before="90"/>
        <w:ind w:left="291"/>
      </w:pPr>
      <w:bookmarkStart w:id="8" w:name="_TOC_250006"/>
      <w:r>
        <w:rPr>
          <w:shd w:val="clear" w:color="auto" w:fill="FCE9D9"/>
        </w:rPr>
        <w:t>Одељак 5: ОПШТИ И СПЕЦИФИЧНИ</w:t>
      </w:r>
      <w:bookmarkEnd w:id="8"/>
      <w:r>
        <w:rPr>
          <w:shd w:val="clear" w:color="auto" w:fill="FCE9D9"/>
        </w:rPr>
        <w:t xml:space="preserve"> ЦИЉЕВИ</w:t>
      </w:r>
      <w:r>
        <w:rPr>
          <w:shd w:val="clear" w:color="auto" w:fill="FCE9D9"/>
        </w:rPr>
        <w:tab/>
      </w:r>
    </w:p>
    <w:p w:rsidR="00750436" w:rsidRDefault="00750436" w:rsidP="00582DF6">
      <w:pPr>
        <w:pStyle w:val="BodyText"/>
        <w:rPr>
          <w:b/>
          <w:sz w:val="26"/>
        </w:rPr>
      </w:pPr>
    </w:p>
    <w:p w:rsidR="00750436" w:rsidRDefault="00750436" w:rsidP="00582DF6">
      <w:pPr>
        <w:pStyle w:val="BodyText"/>
        <w:rPr>
          <w:b/>
          <w:sz w:val="22"/>
        </w:rPr>
      </w:pPr>
    </w:p>
    <w:p w:rsidR="00750436" w:rsidRDefault="00750436" w:rsidP="00582DF6">
      <w:pPr>
        <w:ind w:left="320"/>
        <w:rPr>
          <w:b/>
          <w:sz w:val="24"/>
        </w:rPr>
      </w:pPr>
      <w:r>
        <w:rPr>
          <w:b/>
          <w:sz w:val="24"/>
        </w:rPr>
        <w:t>Општи и специфични циљеви</w:t>
      </w:r>
    </w:p>
    <w:p w:rsidR="00750436" w:rsidRDefault="00750436" w:rsidP="00582DF6">
      <w:pPr>
        <w:pStyle w:val="BodyText"/>
        <w:spacing w:before="132" w:line="360" w:lineRule="auto"/>
        <w:ind w:left="320" w:right="566"/>
        <w:jc w:val="both"/>
      </w:pPr>
      <w:r>
        <w:tab/>
        <w:t>У оквиру Локалног Акционог Плана за побољшање положаја Рома и Ромкиња града Врања и Градске општине Врањска Бања дефинисан је један општи и више специфичних циљева у области становања, образовања, запошљавања, здравства, културе</w:t>
      </w:r>
      <w:r w:rsidRPr="00D640C6">
        <w:t>,</w:t>
      </w:r>
      <w:r>
        <w:t xml:space="preserve"> </w:t>
      </w:r>
      <w:r w:rsidRPr="00D640C6">
        <w:t xml:space="preserve">медија </w:t>
      </w:r>
      <w:r>
        <w:t>и информисања.</w:t>
      </w:r>
    </w:p>
    <w:p w:rsidR="00750436" w:rsidRDefault="00750436" w:rsidP="00582DF6">
      <w:pPr>
        <w:pStyle w:val="BodyText"/>
        <w:spacing w:before="1"/>
        <w:rPr>
          <w:sz w:val="36"/>
        </w:rPr>
      </w:pPr>
    </w:p>
    <w:p w:rsidR="00750436" w:rsidRDefault="00750436" w:rsidP="00582DF6">
      <w:pPr>
        <w:pStyle w:val="BodyText"/>
        <w:spacing w:line="360" w:lineRule="auto"/>
        <w:ind w:left="320" w:right="569"/>
        <w:jc w:val="both"/>
      </w:pPr>
      <w:r>
        <w:rPr>
          <w:b/>
        </w:rPr>
        <w:tab/>
        <w:t xml:space="preserve">Општи циљ </w:t>
      </w:r>
      <w:r>
        <w:t>овог акционог плана је: унапређење положаја Рома и Ромкиња у граду Врање и Градској општини Врањска Бања, нарочито у областима становања, образовања, запошљавања, здравствене заштите, културе, медија и информисања и стварање услова за њихову већу укљученост у друштвене токове.</w:t>
      </w:r>
    </w:p>
    <w:p w:rsidR="00750436" w:rsidRPr="00082B7B" w:rsidRDefault="00750436" w:rsidP="00582DF6">
      <w:pPr>
        <w:pStyle w:val="BodyText"/>
        <w:spacing w:line="360" w:lineRule="auto"/>
        <w:ind w:left="320" w:right="569"/>
        <w:jc w:val="both"/>
      </w:pPr>
    </w:p>
    <w:p w:rsidR="00750436" w:rsidRDefault="00750436" w:rsidP="00582DF6">
      <w:pPr>
        <w:pStyle w:val="Heading4"/>
        <w:spacing w:before="5"/>
        <w:jc w:val="both"/>
      </w:pPr>
      <w:bookmarkStart w:id="9" w:name="Специфични_циљеви_у_области_образовања:"/>
      <w:bookmarkEnd w:id="9"/>
      <w:r>
        <w:rPr>
          <w:u w:val="thick"/>
        </w:rPr>
        <w:t>Специфични циљеви у области образовања:</w:t>
      </w:r>
    </w:p>
    <w:p w:rsidR="00750436" w:rsidRDefault="00750436" w:rsidP="00582DF6">
      <w:pPr>
        <w:pStyle w:val="ListParagraph"/>
        <w:numPr>
          <w:ilvl w:val="0"/>
          <w:numId w:val="5"/>
        </w:numPr>
        <w:tabs>
          <w:tab w:val="left" w:pos="640"/>
        </w:tabs>
        <w:spacing w:before="134"/>
        <w:ind w:firstLine="60"/>
        <w:jc w:val="both"/>
        <w:rPr>
          <w:sz w:val="24"/>
        </w:rPr>
      </w:pPr>
      <w:r>
        <w:rPr>
          <w:sz w:val="24"/>
        </w:rPr>
        <w:t>Потпуни обухват деце ромске националности у образовни систем;</w:t>
      </w:r>
    </w:p>
    <w:p w:rsidR="00750436" w:rsidRDefault="00750436" w:rsidP="00582DF6">
      <w:pPr>
        <w:pStyle w:val="ListParagraph"/>
        <w:numPr>
          <w:ilvl w:val="0"/>
          <w:numId w:val="5"/>
        </w:numPr>
        <w:tabs>
          <w:tab w:val="left" w:pos="640"/>
        </w:tabs>
        <w:spacing w:before="138"/>
        <w:ind w:firstLine="60"/>
        <w:jc w:val="both"/>
        <w:rPr>
          <w:sz w:val="24"/>
        </w:rPr>
      </w:pPr>
      <w:r>
        <w:rPr>
          <w:sz w:val="24"/>
        </w:rPr>
        <w:t>Обезбеђивање квалитетног образовања за што већи број ромске деце;</w:t>
      </w:r>
    </w:p>
    <w:p w:rsidR="00750436" w:rsidRDefault="00750436" w:rsidP="00582DF6">
      <w:pPr>
        <w:pStyle w:val="ListParagraph"/>
        <w:numPr>
          <w:ilvl w:val="0"/>
          <w:numId w:val="5"/>
        </w:numPr>
        <w:tabs>
          <w:tab w:val="left" w:pos="640"/>
        </w:tabs>
        <w:spacing w:before="139"/>
        <w:ind w:firstLine="60"/>
        <w:jc w:val="both"/>
        <w:rPr>
          <w:sz w:val="24"/>
        </w:rPr>
      </w:pPr>
      <w:r>
        <w:rPr>
          <w:sz w:val="24"/>
        </w:rPr>
        <w:t>Минимизирање осипања ромске деце из образовног система;</w:t>
      </w:r>
    </w:p>
    <w:p w:rsidR="00750436" w:rsidRDefault="00750436" w:rsidP="00582DF6">
      <w:pPr>
        <w:pStyle w:val="ListParagraph"/>
        <w:numPr>
          <w:ilvl w:val="0"/>
          <w:numId w:val="5"/>
        </w:numPr>
        <w:tabs>
          <w:tab w:val="left" w:pos="640"/>
        </w:tabs>
        <w:spacing w:before="137"/>
        <w:ind w:firstLine="60"/>
        <w:jc w:val="both"/>
        <w:rPr>
          <w:sz w:val="24"/>
        </w:rPr>
      </w:pPr>
      <w:r>
        <w:rPr>
          <w:sz w:val="24"/>
        </w:rPr>
        <w:t>Унапређивање образовања одраслих Рома.</w:t>
      </w:r>
    </w:p>
    <w:p w:rsidR="00750436" w:rsidRDefault="00750436" w:rsidP="00582DF6">
      <w:pPr>
        <w:pStyle w:val="Heading4"/>
        <w:spacing w:before="144"/>
        <w:jc w:val="both"/>
      </w:pPr>
      <w:r>
        <w:rPr>
          <w:u w:val="thick"/>
        </w:rPr>
        <w:t>Специфични циљеви у области становања:</w:t>
      </w:r>
    </w:p>
    <w:p w:rsidR="00750436" w:rsidRDefault="00750436" w:rsidP="00582DF6">
      <w:pPr>
        <w:pStyle w:val="ListParagraph"/>
        <w:numPr>
          <w:ilvl w:val="0"/>
          <w:numId w:val="5"/>
        </w:numPr>
        <w:tabs>
          <w:tab w:val="left" w:pos="520"/>
        </w:tabs>
        <w:spacing w:before="132"/>
        <w:ind w:left="519" w:hanging="199"/>
        <w:jc w:val="both"/>
        <w:rPr>
          <w:sz w:val="24"/>
        </w:rPr>
      </w:pPr>
      <w:r>
        <w:rPr>
          <w:sz w:val="24"/>
        </w:rPr>
        <w:t>Свеобухватна и одржива обнова и унапређивање услова живљења у ромским насељима;</w:t>
      </w:r>
    </w:p>
    <w:p w:rsidR="00750436" w:rsidRDefault="00750436" w:rsidP="00582DF6">
      <w:pPr>
        <w:pStyle w:val="ListParagraph"/>
        <w:numPr>
          <w:ilvl w:val="0"/>
          <w:numId w:val="5"/>
        </w:numPr>
        <w:tabs>
          <w:tab w:val="left" w:pos="520"/>
        </w:tabs>
        <w:spacing w:before="139"/>
        <w:ind w:left="519" w:hanging="199"/>
        <w:jc w:val="both"/>
        <w:rPr>
          <w:sz w:val="24"/>
        </w:rPr>
      </w:pPr>
      <w:r>
        <w:rPr>
          <w:sz w:val="24"/>
        </w:rPr>
        <w:t>Регулисање имовинско – правног статуса стамбених објеката у ромским насељима;</w:t>
      </w:r>
    </w:p>
    <w:p w:rsidR="00750436" w:rsidRDefault="00750436" w:rsidP="00582DF6">
      <w:pPr>
        <w:pStyle w:val="ListParagraph"/>
        <w:numPr>
          <w:ilvl w:val="0"/>
          <w:numId w:val="5"/>
        </w:numPr>
        <w:tabs>
          <w:tab w:val="left" w:pos="520"/>
        </w:tabs>
        <w:spacing w:before="137"/>
        <w:ind w:left="519" w:hanging="199"/>
        <w:jc w:val="both"/>
        <w:rPr>
          <w:sz w:val="24"/>
        </w:rPr>
      </w:pPr>
      <w:r>
        <w:rPr>
          <w:sz w:val="24"/>
        </w:rPr>
        <w:t>Израда потребних техничких докумената</w:t>
      </w:r>
    </w:p>
    <w:p w:rsidR="00750436" w:rsidRDefault="00750436" w:rsidP="00582DF6">
      <w:pPr>
        <w:pStyle w:val="ListParagraph"/>
        <w:numPr>
          <w:ilvl w:val="0"/>
          <w:numId w:val="5"/>
        </w:numPr>
        <w:tabs>
          <w:tab w:val="left" w:pos="520"/>
        </w:tabs>
        <w:spacing w:before="140"/>
        <w:ind w:left="519" w:hanging="199"/>
        <w:jc w:val="both"/>
        <w:rPr>
          <w:sz w:val="24"/>
        </w:rPr>
      </w:pPr>
      <w:r>
        <w:rPr>
          <w:sz w:val="24"/>
        </w:rPr>
        <w:t>Санирање ургентних ситуација;</w:t>
      </w:r>
    </w:p>
    <w:p w:rsidR="00750436" w:rsidRDefault="00750436" w:rsidP="00582DF6">
      <w:pPr>
        <w:pStyle w:val="ListParagraph"/>
        <w:numPr>
          <w:ilvl w:val="0"/>
          <w:numId w:val="5"/>
        </w:numPr>
        <w:tabs>
          <w:tab w:val="left" w:pos="520"/>
        </w:tabs>
        <w:spacing w:before="136"/>
        <w:ind w:left="519" w:hanging="199"/>
        <w:jc w:val="both"/>
        <w:rPr>
          <w:sz w:val="24"/>
        </w:rPr>
      </w:pPr>
      <w:r>
        <w:rPr>
          <w:sz w:val="24"/>
        </w:rPr>
        <w:t>Интеграција становника насеља уокружење.</w:t>
      </w:r>
    </w:p>
    <w:p w:rsidR="00750436" w:rsidRDefault="00750436" w:rsidP="00582DF6">
      <w:pPr>
        <w:pStyle w:val="Heading4"/>
        <w:spacing w:before="144"/>
        <w:jc w:val="both"/>
      </w:pPr>
      <w:r>
        <w:rPr>
          <w:u w:val="thick"/>
        </w:rPr>
        <w:t>Специфични циљеви у областизапошљавања:</w:t>
      </w:r>
    </w:p>
    <w:p w:rsidR="00750436" w:rsidRDefault="00750436" w:rsidP="00582DF6">
      <w:pPr>
        <w:pStyle w:val="ListParagraph"/>
        <w:numPr>
          <w:ilvl w:val="0"/>
          <w:numId w:val="5"/>
        </w:numPr>
        <w:tabs>
          <w:tab w:val="left" w:pos="520"/>
        </w:tabs>
        <w:spacing w:line="360" w:lineRule="auto"/>
        <w:ind w:right="1246" w:firstLine="0"/>
        <w:rPr>
          <w:sz w:val="24"/>
        </w:rPr>
      </w:pPr>
      <w:r>
        <w:rPr>
          <w:sz w:val="24"/>
        </w:rPr>
        <w:t>Економско оснаживање кроз самозапошљавање и организовање обуке за дефицитарних</w:t>
      </w:r>
    </w:p>
    <w:p w:rsidR="00750436" w:rsidRDefault="00750436" w:rsidP="00582DF6">
      <w:pPr>
        <w:pStyle w:val="ListParagraph"/>
        <w:tabs>
          <w:tab w:val="left" w:pos="520"/>
        </w:tabs>
        <w:spacing w:line="360" w:lineRule="auto"/>
        <w:ind w:left="320" w:right="1246" w:firstLine="0"/>
        <w:rPr>
          <w:sz w:val="24"/>
        </w:rPr>
      </w:pPr>
      <w:r>
        <w:rPr>
          <w:sz w:val="24"/>
        </w:rPr>
        <w:t>занимања</w:t>
      </w:r>
    </w:p>
    <w:p w:rsidR="00750436" w:rsidRDefault="00750436" w:rsidP="00582DF6">
      <w:pPr>
        <w:pStyle w:val="Heading4"/>
        <w:spacing w:before="5"/>
        <w:jc w:val="both"/>
      </w:pPr>
      <w:r>
        <w:rPr>
          <w:u w:val="thick"/>
        </w:rPr>
        <w:t>Специфични циљеви у области здравства:</w:t>
      </w:r>
    </w:p>
    <w:p w:rsidR="00750436" w:rsidRDefault="00750436" w:rsidP="00582DF6">
      <w:pPr>
        <w:pStyle w:val="ListParagraph"/>
        <w:numPr>
          <w:ilvl w:val="0"/>
          <w:numId w:val="5"/>
        </w:numPr>
        <w:tabs>
          <w:tab w:val="left" w:pos="520"/>
        </w:tabs>
        <w:spacing w:before="135"/>
        <w:ind w:left="519" w:hanging="199"/>
        <w:jc w:val="both"/>
        <w:rPr>
          <w:sz w:val="24"/>
        </w:rPr>
      </w:pPr>
      <w:r>
        <w:rPr>
          <w:sz w:val="24"/>
        </w:rPr>
        <w:t>Побољшање доступности здравствене заштите за ромску популацију;</w:t>
      </w:r>
    </w:p>
    <w:p w:rsidR="00750436" w:rsidRDefault="00750436" w:rsidP="00582DF6">
      <w:pPr>
        <w:pStyle w:val="ListParagraph"/>
        <w:numPr>
          <w:ilvl w:val="0"/>
          <w:numId w:val="5"/>
        </w:numPr>
        <w:tabs>
          <w:tab w:val="left" w:pos="520"/>
        </w:tabs>
        <w:spacing w:before="137"/>
        <w:ind w:left="519" w:hanging="199"/>
        <w:jc w:val="both"/>
        <w:rPr>
          <w:sz w:val="24"/>
        </w:rPr>
      </w:pPr>
      <w:r>
        <w:rPr>
          <w:sz w:val="24"/>
        </w:rPr>
        <w:t>Унапређење животног окружења у ромској заједници;</w:t>
      </w:r>
    </w:p>
    <w:p w:rsidR="00750436" w:rsidRDefault="00750436" w:rsidP="00582DF6">
      <w:pPr>
        <w:pStyle w:val="ListParagraph"/>
        <w:numPr>
          <w:ilvl w:val="0"/>
          <w:numId w:val="5"/>
        </w:numPr>
        <w:tabs>
          <w:tab w:val="left" w:pos="520"/>
        </w:tabs>
        <w:spacing w:before="139"/>
        <w:ind w:left="519" w:hanging="199"/>
        <w:jc w:val="both"/>
        <w:rPr>
          <w:sz w:val="24"/>
        </w:rPr>
      </w:pPr>
      <w:r>
        <w:rPr>
          <w:sz w:val="24"/>
        </w:rPr>
        <w:t>Унапређење остваривање права Рома на здравствену заштиту.</w:t>
      </w:r>
    </w:p>
    <w:p w:rsidR="00750436" w:rsidRDefault="00750436" w:rsidP="00582DF6">
      <w:pPr>
        <w:pStyle w:val="Heading4"/>
        <w:spacing w:before="142"/>
        <w:jc w:val="both"/>
      </w:pPr>
      <w:r>
        <w:rPr>
          <w:u w:val="thick"/>
        </w:rPr>
        <w:t>Специфични циљеви у области културе, медија, информисања:</w:t>
      </w:r>
    </w:p>
    <w:p w:rsidR="00750436" w:rsidRDefault="00750436" w:rsidP="00582DF6">
      <w:pPr>
        <w:pStyle w:val="ListParagraph"/>
        <w:numPr>
          <w:ilvl w:val="0"/>
          <w:numId w:val="5"/>
        </w:numPr>
        <w:tabs>
          <w:tab w:val="left" w:pos="460"/>
        </w:tabs>
        <w:spacing w:before="132"/>
        <w:ind w:left="459" w:hanging="139"/>
        <w:jc w:val="both"/>
        <w:rPr>
          <w:sz w:val="24"/>
        </w:rPr>
      </w:pPr>
      <w:r>
        <w:rPr>
          <w:sz w:val="24"/>
        </w:rPr>
        <w:t>Унапређивање и заштита ромске културе;</w:t>
      </w:r>
    </w:p>
    <w:p w:rsidR="00750436" w:rsidRDefault="00750436" w:rsidP="00582DF6">
      <w:pPr>
        <w:jc w:val="both"/>
        <w:rPr>
          <w:sz w:val="24"/>
        </w:rPr>
        <w:sectPr w:rsidR="00750436">
          <w:pgSz w:w="11910" w:h="16840"/>
          <w:pgMar w:top="1580" w:right="540" w:bottom="1240" w:left="580" w:header="0" w:footer="1055"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Pr="00373333" w:rsidRDefault="00750436" w:rsidP="00582DF6">
      <w:pPr>
        <w:pStyle w:val="ListParagraph"/>
        <w:numPr>
          <w:ilvl w:val="0"/>
          <w:numId w:val="5"/>
        </w:numPr>
        <w:tabs>
          <w:tab w:val="left" w:pos="541"/>
        </w:tabs>
        <w:spacing w:line="360" w:lineRule="auto"/>
        <w:ind w:right="568" w:firstLine="0"/>
        <w:rPr>
          <w:sz w:val="24"/>
        </w:rPr>
      </w:pPr>
      <w:r>
        <w:rPr>
          <w:noProof/>
        </w:rPr>
        <w:pict>
          <v:group id="Group 195" o:spid="_x0000_s1102" style="position:absolute;left:0;text-align:left;margin-left:24pt;margin-top:24pt;width:547.55pt;height:793.8pt;z-index:-251668480;mso-position-horizontal-relative:page;mso-position-vertical-relative:page" coordorigin="480,480" coordsize="10951,1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">
            <v:rect id="Rectangle 205" o:spid="_x0000_s1103"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7XIMMA&#10;AADcAAAADwAAAGRycy9kb3ducmV2LnhtbESPQWvCQBSE7wX/w/IEb3XXQEuJrqIBwV4KjYrXR/aZ&#10;BHffhuwa47/vFgo9DjPzDbPajM6KgfrQetawmCsQxJU3LdcaTsf96weIEJENWs+k4UkBNuvJywpz&#10;4x/8TUMZa5EgHHLU0MTY5VKGqiGHYe474uRdfe8wJtnX0vT4SHBnZabUu3TYclposKOioepW3p2G&#10;r+r8tndq2J1t6f0nFsXRXlqtZ9NxuwQRaYz/4b/2wWjIVAa/Z9IR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7XIMMAAADcAAAADwAAAAAAAAAAAAAAAACYAgAAZHJzL2Rv&#10;d25yZXYueG1sUEsFBgAAAAAEAAQA9QAAAIgDAAAAAA==&#10;" fillcolor="#999" stroked="f"/>
            <v:line id="Line 204" o:spid="_x0000_s1104" style="position:absolute;visibility:visible" from="509,485" to="1140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ESasIAAADcAAAADwAAAGRycy9kb3ducmV2LnhtbESPQWvCQBSE7wX/w/IKXopumoJK6ipW&#10;ELxqRTw+sq/Z0OzbkH1q8u9dodDjMDPfMMt17xt1oy7WgQ28TzNQxGWwNVcGTt+7yQJUFGSLTWAy&#10;MFCE9Wr0ssTChjsf6HaUSiUIxwINOJG20DqWjjzGaWiJk/cTOo+SZFdp2+E9wX2j8yybaY81pwWH&#10;LW0dlb/HqzdwzttwkLfLVoYwzN3XZRbziMaMX/vNJyihXv7Df+29NZBnH/A8k46AXj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tESasIAAADcAAAADwAAAAAAAAAAAAAA&#10;AAChAgAAZHJzL2Rvd25yZXYueG1sUEsFBgAAAAAEAAQA+QAAAJADAAAAAA==&#10;" strokecolor="#999" strokeweight=".48pt"/>
            <v:line id="Line 203" o:spid="_x0000_s1105" style="position:absolute;visibility:visible" from="509,504" to="11402,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iKHsIAAADcAAAADwAAAGRycy9kb3ducmV2LnhtbESPQWvCQBSE7wX/w/IKXopuGopK6ipW&#10;ELxqRTw+sq/Z0OzbkH1q8u9dodDjMDPfMMt17xt1oy7WgQ28TzNQxGWwNVcGTt+7yQJUFGSLTWAy&#10;MFCE9Wr0ssTChjsf6HaUSiUIxwINOJG20DqWjjzGaWiJk/cTOo+SZFdp2+E9wX2j8yybaY81pwWH&#10;LW0dlb/HqzdwzttwkLfLVoYwzN3XZRbziMaMX/vNJyihXv7Df+29NZBnH/A8k46AXj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TiKHsIAAADcAAAADwAAAAAAAAAAAAAA&#10;AAChAgAAZHJzL2Rvd25yZXYueG1sUEsFBgAAAAAEAAQA+QAAAJADAAAAAA==&#10;" strokecolor="#999" strokeweight=".48pt"/>
            <v:line id="Line 202" o:spid="_x0000_s1106" style="position:absolute;visibility:visible" from="485,480" to="485,1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QvhcIAAADcAAAADwAAAGRycy9kb3ducmV2LnhtbESPQWvCQBSE7wX/w/IKXopuGqhK6ipW&#10;ELxqRTw+sq/Z0OzbkH1q8u9dodDjMDPfMMt17xt1oy7WgQ28TzNQxGWwNVcGTt+7yQJUFGSLTWAy&#10;MFCE9Wr0ssTChjsf6HaUSiUIxwINOJG20DqWjjzGaWiJk/cTOo+SZFdp2+E9wX2j8yybaY81pwWH&#10;LW0dlb/HqzdwzttwkLfLVoYwzN3XZRbziMaMX/vNJyihXv7Df+29NZBnH/A8k46AXj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nQvhcIAAADcAAAADwAAAAAAAAAAAAAA&#10;AAChAgAAZHJzL2Rvd25yZXYueG1sUEsFBgAAAAAEAAQA+QAAAJADAAAAAA==&#10;" strokecolor="#999" strokeweight=".48pt"/>
            <v:line id="Line 201" o:spid="_x0000_s1107" style="position:absolute;visibility:visible" from="494,480" to="494,1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yFFcIAAADcAAAADwAAAGRycy9kb3ducmV2LnhtbESPQWsCMRSE7wX/Q3iCl6JJpUhZjaKC&#10;6KWHusXzY/PcLCYvyyZd139vCoUeh5n5hlltBu9ET11sAmt4mykQxFUwDdcavsvD9ANETMgGXWDS&#10;8KAIm/XoZYWFCXf+ov6capEhHAvUYFNqCyljZcljnIWWOHvX0HlMWXa1NB3eM9w7OVdqIT02nBcs&#10;trS3VN3OP17DTknJp96V5D4f70eunb28Oq0n42G7BJFoSP/hv/bJaJirBfyeyUdAr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pyFFcIAAADcAAAADwAAAAAAAAAAAAAA&#10;AAChAgAAZHJzL2Rvd25yZXYueG1sUEsFBgAAAAAEAAQA+QAAAJADAAAAAA==&#10;" strokecolor="#999" strokeweight="1.44pt"/>
            <v:line id="Line 200" o:spid="_x0000_s1108" style="position:absolute;visibility:visible" from="11426,480" to="11426,1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UacIAAADcAAAADwAAAGRycy9kb3ducmV2LnhtbESPQWvCQBSE7wX/w/KEXkrdNAct0VVU&#10;KPSqLZLjI/vMBrNvQ/apyb/vFgSPw8x8w6w2g2/VjfrYBDbwMctAEVfBNlwb+P35ev8EFQXZYhuY&#10;DIwUYbOevKywsOHOB7odpVYJwrFAA06kK7SOlSOPcRY64uSdQ+9RkuxrbXu8J7hvdZ5lc+2x4bTg&#10;sKO9o+pyvHoDp7wLB3kr9zKGceF25TzmEY15nQ7bJSihQZ7hR/vbGsizBfyfSUdA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UacIAAADcAAAADwAAAAAAAAAAAAAA&#10;AAChAgAAZHJzL2Rvd25yZXYueG1sUEsFBgAAAAAEAAQA+QAAAJADAAAAAA==&#10;" strokecolor="#999" strokeweight=".48pt"/>
            <v:line id="Line 199" o:spid="_x0000_s1109" style="position:absolute;visibility:visible" from="11416,480" to="11416,1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0/L4AAADcAAAADwAAAGRycy9kb3ducmV2LnhtbERPTYvCMBC9L/gfwgh7WTRRRJZqFBVE&#10;Lx5WF89DMzbFZFKaWOu/3xyEPT7e93Ldeyc6amMdWMNkrEAQl8HUXGn4vexH3yBiQjboApOGF0VY&#10;rwYfSyxMePIPdedUiRzCsUANNqWmkDKWljzGcWiIM3cLrceUYVtJ0+Izh3snp0rNpceac4PFhnaW&#10;yvv54TVslZR87NyF3Ok1O3Dl7PXLaf057DcLEIn69C9+u49Gw1TltflMPgJy9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UT7T8vgAAANwAAAAPAAAAAAAAAAAAAAAAAKEC&#10;AABkcnMvZG93bnJldi54bWxQSwUGAAAAAAQABAD5AAAAjAMAAAAA&#10;" strokecolor="#999" strokeweight="1.44pt"/>
            <v:line id="Line 198" o:spid="_x0000_s1110" style="position:absolute;visibility:visible" from="509,16351" to="11402,16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klgMMAAADcAAAADwAAAGRycy9kb3ducmV2LnhtbESPT2vCQBTE74LfYXmFXqRuzEFt6ioq&#10;FHr1D+LxkX3NhmbfhuyrJt++WxA8DjPzG2a16X2jbtTFOrCB2TQDRVwGW3Nl4Hz6fFuCioJssQlM&#10;BgaKsFmPRyssbLjzgW5HqVSCcCzQgBNpC61j6chjnIaWOHnfofMoSXaVth3eE9w3Os+yufZYc1pw&#10;2NLeUflz/PUGLnkbDjK57mUIw8LtrvOYRzTm9aXffoAS6uUZfrS/rIE8e4f/M+kI6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5JYDDAAAA3AAAAA8AAAAAAAAAAAAA&#10;AAAAoQIAAGRycy9kb3ducmV2LnhtbFBLBQYAAAAABAAEAPkAAACRAwAAAAA=&#10;" strokecolor="#999" strokeweight=".48pt"/>
            <v:line id="Line 197" o:spid="_x0000_s1111" style="position:absolute;visibility:visible" from="509,16332" to="11402,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NUa8EAAADcAAAADwAAAGRycy9kb3ducmV2LnhtbERPy4rCMBTdC/MP4Q64EU2rMmg1lmFA&#10;cJZWGXF3aW4f2NyUJmqdrzcLweXhvNdpbxpxo87VlhXEkwgEcW51zaWC42E7XoBwHlljY5kUPMhB&#10;uvkYrDHR9s57umW+FCGEXYIKKu/bREqXV2TQTWxLHLjCdgZ9gF0pdYf3EG4aOY2iL2mw5tBQYUs/&#10;FeWX7GoUzJtde87+a2v+iqgYnX6XLp8tlRp+9t8rEJ56/xa/3DutYBqH+eFMOAJy8w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U1RrwQAAANwAAAAPAAAAAAAAAAAAAAAA&#10;AKECAABkcnMvZG93bnJldi54bWxQSwUGAAAAAAQABAD5AAAAjwMAAAAA&#10;" strokecolor="#999" strokeweight=".16936mm"/>
            <v:rect id="Rectangle 196" o:spid="_x0000_s1112" style="position:absolute;left:11402;top:16346;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XfisIA&#10;AADcAAAADwAAAGRycy9kb3ducmV2LnhtbESPQYvCMBSE78L+h/AW9qZpBUW6RtGCsF4Eq7LXR/Ns&#10;i8lLabK1+++NIHgcZuYbZrkerBE9db5xrCCdJCCIS6cbrhScT7vxAoQPyBqNY1LwTx7Wq4/REjPt&#10;7nykvgiViBD2GSqoQ2gzKX1Zk0U/cS1x9K6usxii7CqpO7xHuDVymiRzabHhuFBjS3lN5a34swoO&#10;5WW2s0m/vZjCuT3m+cn8Nkp9fQ6bbxCBhvAOv9o/WsE0TeF5Jh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Vd+KwgAAANwAAAAPAAAAAAAAAAAAAAAAAJgCAABkcnMvZG93&#10;bnJldi54bWxQSwUGAAAAAAQABAD1AAAAhwMAAAAA&#10;" fillcolor="#999" stroked="f"/>
            <w10:wrap anchorx="page" anchory="page"/>
          </v:group>
        </w:pict>
      </w:r>
      <w:r>
        <w:rPr>
          <w:sz w:val="24"/>
        </w:rPr>
        <w:t>Остваривање права на информисање на језику националне мањине и на правовремено</w:t>
      </w:r>
    </w:p>
    <w:p w:rsidR="00750436" w:rsidRDefault="00750436" w:rsidP="00582DF6">
      <w:pPr>
        <w:pStyle w:val="ListParagraph"/>
        <w:tabs>
          <w:tab w:val="left" w:pos="541"/>
        </w:tabs>
        <w:spacing w:line="360" w:lineRule="auto"/>
        <w:ind w:left="320" w:right="568" w:firstLine="0"/>
        <w:rPr>
          <w:sz w:val="24"/>
        </w:rPr>
      </w:pPr>
      <w:r>
        <w:rPr>
          <w:sz w:val="24"/>
        </w:rPr>
        <w:t>информисање.</w:t>
      </w:r>
    </w:p>
    <w:p w:rsidR="00750436" w:rsidRDefault="00750436" w:rsidP="00582DF6">
      <w:pPr>
        <w:pStyle w:val="BodyText"/>
        <w:spacing w:before="8"/>
        <w:rPr>
          <w:sz w:val="35"/>
        </w:rPr>
      </w:pPr>
    </w:p>
    <w:p w:rsidR="00750436" w:rsidRDefault="00750436" w:rsidP="00582DF6">
      <w:pPr>
        <w:pStyle w:val="BodyText"/>
        <w:ind w:left="4693" w:right="766" w:hanging="3618"/>
        <w:jc w:val="center"/>
        <w:rPr>
          <w:sz w:val="28"/>
          <w:szCs w:val="28"/>
        </w:rPr>
      </w:pPr>
      <w:r w:rsidRPr="00373333">
        <w:rPr>
          <w:sz w:val="28"/>
          <w:szCs w:val="28"/>
        </w:rPr>
        <w:t>НОСИОЦИ АКТИВНОСТИ Л</w:t>
      </w:r>
      <w:r>
        <w:rPr>
          <w:sz w:val="28"/>
          <w:szCs w:val="28"/>
        </w:rPr>
        <w:t>АП-а СОЦИЈАЛНЕ  ИНКЛУЗИЈЕ РОМА И</w:t>
      </w:r>
    </w:p>
    <w:p w:rsidR="00750436" w:rsidRPr="00373333" w:rsidRDefault="00750436" w:rsidP="00582DF6">
      <w:pPr>
        <w:pStyle w:val="BodyText"/>
        <w:ind w:left="4693" w:right="766" w:hanging="3618"/>
        <w:jc w:val="center"/>
        <w:rPr>
          <w:sz w:val="28"/>
          <w:szCs w:val="28"/>
        </w:rPr>
      </w:pPr>
      <w:r w:rsidRPr="00373333">
        <w:rPr>
          <w:sz w:val="28"/>
          <w:szCs w:val="28"/>
        </w:rPr>
        <w:t>РОМКИЊА ГРАДА ВРАЊА</w:t>
      </w:r>
    </w:p>
    <w:p w:rsidR="00750436" w:rsidRPr="0077026A" w:rsidRDefault="00750436" w:rsidP="00582DF6">
      <w:pPr>
        <w:pStyle w:val="BodyText"/>
        <w:rPr>
          <w:sz w:val="22"/>
        </w:rPr>
        <w:sectPr w:rsidR="00750436" w:rsidRPr="0077026A">
          <w:pgSz w:w="11910" w:h="16840"/>
          <w:pgMar w:top="1440" w:right="540" w:bottom="1240" w:left="580" w:header="0" w:footer="1055" w:gutter="0"/>
          <w:cols w:space="720"/>
        </w:sectPr>
      </w:pPr>
      <w:r>
        <w:rPr>
          <w:noProof/>
        </w:rPr>
        <w:pict>
          <v:group id="Group 179" o:spid="_x0000_s1113" style="position:absolute;margin-left:72.9pt;margin-top:15.05pt;width:6in;height:450.5pt;z-index:-251650048;mso-wrap-distance-left:0;mso-wrap-distance-right:0;mso-position-horizontal-relative:page" coordorigin="1455,300" coordsize="8640,9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">
            <v:shape id="Freeform 194" o:spid="_x0000_s1114" style="position:absolute;left:5775;top:3904;width:3024;height:1802;visibility:visible;mso-wrap-style:square;v-text-anchor:top" coordsize="3024,1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QcIMIA&#10;AADcAAAADwAAAGRycy9kb3ducmV2LnhtbERPTWuDQBC9F/oflink1qwakGCzSimEekmJJvQ8dacq&#10;cWfF3Sbm33cDgdzm8T5nU8xmEGeaXG9ZQbyMQBA3VvfcKjgetq9rEM4jaxwsk4IrOSjy56cNZtpe&#10;uKJz7VsRQthlqKDzfsykdE1HBt3SjsSB+7WTQR/g1Eo94SWEm0EmUZRKgz2Hhg5H+uioOdV/RgH9&#10;nGLuq8+V2+/KeIir7+3XMVFq8TK/v4HwNPuH+O4udZi/TuH2TLhA5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VBwgwgAAANwAAAAPAAAAAAAAAAAAAAAAAJgCAABkcnMvZG93&#10;bnJldi54bWxQSwUGAAAAAAQABAD1AAAAhwMAAAAA&#10;" path="m3024,1802r,-375l,1427,,e" filled="f" strokeweight="2.25pt">
              <v:path arrowok="t" o:connecttype="custom" o:connectlocs="3024,5706;3024,5331;0,5331;0,3904" o:connectangles="0,0,0,0"/>
            </v:shape>
            <v:line id="Line 193" o:spid="_x0000_s1115" style="position:absolute;visibility:visible" from="5775,5706" to="577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pSWsEAAADcAAAADwAAAGRycy9kb3ducmV2LnhtbERPTYvCMBC9C/sfwizsTdMV0VKNIsJC&#10;D+7BKnodmrEpNpPaRO3++40geJvH+5zFqreNuFPna8cKvkcJCOLS6ZorBYf9zzAF4QOyxsYxKfgj&#10;D6vlx2CBmXYP3tG9CJWIIewzVGBCaDMpfWnIoh+5ljhyZ9dZDBF2ldQdPmK4beQ4SabSYs2xwWBL&#10;G0PlpbhZBZPf3OhTv/XbXZIfqb5ONtfCKfX12a/nIAL14S1+uXMd56czeD4TL5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GlJawQAAANwAAAAPAAAAAAAAAAAAAAAA&#10;AKECAABkcnMvZG93bnJldi54bWxQSwUGAAAAAAQABAD5AAAAjwMAAAAA&#10;" strokeweight="2.25pt"/>
            <v:shape id="Freeform 192" o:spid="_x0000_s1116" style="position:absolute;left:2751;top:3904;width:3024;height:1802;visibility:visible;mso-wrap-style:square;v-text-anchor:top" coordsize="3024,1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ctycMA&#10;AADcAAAADwAAAGRycy9kb3ducmV2LnhtbESPQYvCQAyF7wv+hyGCt3VahUWqo4ggenHZqniOndgW&#10;O5nSGbX++81hYW8J7+W9L4tV7xr1pC7Ung2k4wQUceFtzaWB82n7OQMVIrLFxjMZeFOA1XLwscDM&#10;+hfn9DzGUkkIhwwNVDG2mdahqMhhGPuWWLSb7xxGWbtS2w5fEu4aPUmSL+2wZmmosKVNRcX9+HAG&#10;6HpPuc530/Bz2KdNml+23+eJMaNhv56DitTHf/Pf9d4K/kxo5RmZ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ctycMAAADcAAAADwAAAAAAAAAAAAAAAACYAgAAZHJzL2Rv&#10;d25yZXYueG1sUEsFBgAAAAAEAAQA9QAAAIgDAAAAAA==&#10;" path="m,1802l,1427r3024,l3024,e" filled="f" strokeweight="2.25pt">
              <v:path arrowok="t" o:connecttype="custom" o:connectlocs="0,5706;0,5331;3024,5331;3024,3904" o:connectangles="0,0,0,0"/>
            </v:shape>
            <v:shape id="Freeform 191" o:spid="_x0000_s1117" style="position:absolute;left:4479;top:300;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EMAA&#10;AADcAAAADwAAAGRycy9kb3ducmV2LnhtbERP32vCMBB+F/wfwgm+aaoDp51pEWWy11XF11tya8ua&#10;S0midv/9Mhjs7T6+n7ctB9uJO/nQOlawmGcgiLUzLdcKzqfX2RpEiMgGO8ek4JsClMV4tMXcuAe/&#10;072KtUghHHJU0MTY51IG3ZDFMHc9ceI+nbcYE/S1NB4fKdx2cpllK2mx5dTQYE/7hvRXdbMKqnh7&#10;xnZ/Pay87j/c5el40Ver1HQy7F5ARBriv/jP/WbS/PUGfp9JF8ji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kxEMAAAADcAAAADwAAAAAAAAAAAAAAAACYAgAAZHJzL2Rvd25y&#10;ZXYueG1sUEsFBgAAAAAEAAQA9QAAAIUDAAAAAA==&#10;" path="m2160,l432,,354,7,281,27,214,59r-60,43l102,154,59,214,27,281,7,354,,432,,3172r7,78l27,3323r32,67l102,3450r52,52l214,3545r67,32l354,3597r78,7l2160,3604r78,-7l2311,3577r67,-32l2438,3502r52,-52l2533,3390r32,-67l2585,3250r7,-78l2592,432r-7,-78l2565,281r-32,-67l2490,154r-52,-52l2378,59,2311,27,2238,7,2160,xe" fillcolor="#badfe2" stroked="f">
              <v:path arrowok="t" o:connecttype="custom" o:connectlocs="2160,300;432,300;354,307;281,327;214,359;154,402;102,454;59,514;27,581;7,654;0,732;0,3472;7,3550;27,3623;59,3690;102,3750;154,3802;214,3845;281,3877;354,3897;432,3904;2160,3904;2238,3897;2311,3877;2378,3845;2438,3802;2490,3750;2533,3690;2565,3623;2585,3550;2592,3472;2592,732;2585,654;2565,581;2533,514;2490,454;2438,402;2378,359;2311,327;2238,307;2160,300" o:connectangles="0,0,0,0,0,0,0,0,0,0,0,0,0,0,0,0,0,0,0,0,0,0,0,0,0,0,0,0,0,0,0,0,0,0,0,0,0,0,0,0,0"/>
            </v:shape>
            <v:shape id="Freeform 190" o:spid="_x0000_s1118" style="position:absolute;left:4479;top:300;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65HccA&#10;AADcAAAADwAAAGRycy9kb3ducmV2LnhtbESPQWsCQQyF7wX/wxChl6IzlVJ0dRQpFHuoh6qI3uJO&#10;3F3cySw7o27/fXMoeEt4L+99mS06X6sbtbEKbOF1aEAR58FVXFjYbT8HY1AxITusA5OFX4qwmPee&#10;Zpi5cOcfum1SoSSEY4YWypSaTOuYl+QxDkNDLNo5tB6TrG2hXYt3Cfe1Hhnzrj1WLA0lNvRRUn7Z&#10;XL2Fy2h8vK72b6vD6Ts/m/V6F172xtrnfrecgkrUpYf5//rLCf5E8OUZmUD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OuR3HAAAA3AAAAA8AAAAAAAAAAAAAAAAAmAIAAGRy&#10;cy9kb3ducmV2LnhtbFBLBQYAAAAABAAEAPUAAACMAwAAAAA=&#10;" path="m432,l354,7,281,27,214,59r-60,43l102,154,59,214,27,281,7,354,,432,,3172r7,78l27,3323r32,67l102,3450r52,52l214,3545r67,32l354,3597r78,7l2160,3604r78,-7l2311,3577r67,-32l2438,3502r52,-52l2533,3390r32,-67l2585,3250r7,-78l2592,432r-7,-78l2565,281r-32,-67l2490,154r-52,-52l2378,59,2311,27,2238,7,2160,,432,xe" filled="f">
              <v:path arrowok="t" o:connecttype="custom" o:connectlocs="432,300;354,307;281,327;214,359;154,402;102,454;59,514;27,581;7,654;0,732;0,3472;7,3550;27,3623;59,3690;102,3750;154,3802;214,3845;281,3877;354,3897;432,3904;2160,3904;2238,3897;2311,3877;2378,3845;2438,3802;2490,3750;2533,3690;2565,3623;2585,3550;2592,3472;2592,732;2585,654;2565,581;2533,514;2490,454;2438,402;2378,359;2311,327;2238,307;2160,300;432,300" o:connectangles="0,0,0,0,0,0,0,0,0,0,0,0,0,0,0,0,0,0,0,0,0,0,0,0,0,0,0,0,0,0,0,0,0,0,0,0,0,0,0,0,0"/>
            </v:shape>
            <v:shape id="Freeform 189" o:spid="_x0000_s1119" style="position:absolute;left:1455;top:5706;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ry8AA&#10;AADcAAAADwAAAGRycy9kb3ducmV2LnhtbERP32vCMBB+F/wfwgm+aaoD57qmIspkr6uKr7fk1hab&#10;S0midv/9Mhjs7T6+n1dsBtuJO/nQOlawmGcgiLUzLdcKTse32RpEiMgGO8ek4JsCbMrxqMDcuAd/&#10;0L2KtUghHHJU0MTY51IG3ZDFMHc9ceK+nLcYE/S1NB4fKdx2cpllK2mx5dTQYE+7hvS1ulkFVbw9&#10;Y7u77Fde95/u/HQ464tVajoZtq8gIg3xX/znfjdp/ssCfp9JF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ary8AAAADcAAAADwAAAAAAAAAAAAAAAACYAgAAZHJzL2Rvd25y&#10;ZXYueG1sUEsFBgAAAAAEAAQA9QAAAIUDAAAAAA==&#10;" path="m2160,l432,,354,7,281,27,214,59r-60,43l102,154,59,214,27,281,7,354,,432,,3172r7,78l27,3323r32,67l102,3450r52,52l214,3545r67,32l354,3597r78,7l2160,3604r78,-7l2311,3577r67,-32l2438,3502r52,-52l2533,3390r32,-67l2585,3250r7,-78l2592,432r-7,-78l2565,281r-32,-67l2490,154r-52,-52l2378,59,2311,27,2238,7,2160,xe" fillcolor="#badfe2" stroked="f">
              <v:path arrowok="t" o:connecttype="custom" o:connectlocs="2160,5706;432,5706;354,5713;281,5733;214,5765;154,5808;102,5860;59,5920;27,5987;7,6060;0,6138;0,8878;7,8956;27,9029;59,9096;102,9156;154,9208;214,9251;281,9283;354,9303;432,9310;2160,9310;2238,9303;2311,9283;2378,9251;2438,9208;2490,9156;2533,9096;2565,9029;2585,8956;2592,8878;2592,6138;2585,6060;2565,5987;2533,5920;2490,5860;2438,5808;2378,5765;2311,5733;2238,5713;2160,5706" o:connectangles="0,0,0,0,0,0,0,0,0,0,0,0,0,0,0,0,0,0,0,0,0,0,0,0,0,0,0,0,0,0,0,0,0,0,0,0,0,0,0,0,0"/>
            </v:shape>
            <v:shape id="Freeform 188" o:spid="_x0000_s1120" style="position:absolute;left:1455;top:5706;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C8cUA&#10;AADcAAAADwAAAGRycy9kb3ducmV2LnhtbERPS2sCMRC+F/ofwhR6KTVxKWW7bpRSEHuoBx+I3sbN&#10;7AM3k2UTdfvvG6HgbT6+5+SzwbbiQr1vHGsYjxQI4sKZhisN2838NQXhA7LB1jFp+CUPs+njQ46Z&#10;cVde0WUdKhFD2GeooQ6hy6T0RU0W/ch1xJErXW8xRNhX0vR4jeG2lYlS79Jiw7Ghxo6+aipO67PV&#10;cErSw3mxe1vsjz9FqZbLrXvZKa2fn4bPCYhAQ7iL/93fJs7/SOD2TLx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0ILxxQAAANwAAAAPAAAAAAAAAAAAAAAAAJgCAABkcnMv&#10;ZG93bnJldi54bWxQSwUGAAAAAAQABAD1AAAAigMAAAAA&#10;" path="m432,l354,7,281,27,214,59r-60,43l102,154,59,214,27,281,7,354,,432,,3172r7,78l27,3323r32,67l102,3450r52,52l214,3545r67,32l354,3597r78,7l2160,3604r78,-7l2311,3577r67,-32l2438,3502r52,-52l2533,3390r32,-67l2585,3250r7,-78l2592,432r-7,-78l2565,281r-32,-67l2490,154r-52,-52l2378,59,2311,27,2238,7,2160,,432,xe" filled="f">
              <v:path arrowok="t" o:connecttype="custom" o:connectlocs="432,5706;354,5713;281,5733;214,5765;154,5808;102,5860;59,5920;27,5987;7,6060;0,6138;0,8878;7,8956;27,9029;59,9096;102,9156;154,9208;214,9251;281,9283;354,9303;432,9310;2160,9310;2238,9303;2311,9283;2378,9251;2438,9208;2490,9156;2533,9096;2565,9029;2585,8956;2592,8878;2592,6138;2585,6060;2565,5987;2533,5920;2490,5860;2438,5808;2378,5765;2311,5733;2238,5713;2160,5706;432,5706" o:connectangles="0,0,0,0,0,0,0,0,0,0,0,0,0,0,0,0,0,0,0,0,0,0,0,0,0,0,0,0,0,0,0,0,0,0,0,0,0,0,0,0,0"/>
            </v:shape>
            <v:shape id="Freeform 187" o:spid="_x0000_s1121" style="position:absolute;left:4479;top:5706;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QJ8AA&#10;AADcAAAADwAAAGRycy9kb3ducmV2LnhtbERPS2sCMRC+C/0PYQreNNsKPlajFEvFa1cXr2My7i7d&#10;TJYk6vbfN0LB23x8z1ltetuKG/nQOFbwNs5AEGtnGq4UHA9fozmIEJENto5JwS8F2KxfBivMjbvz&#10;N92KWIkUwiFHBXWMXS5l0DVZDGPXESfu4rzFmKCvpPF4T+G2le9ZNpUWG04NNXa0rUn/FFeroIjX&#10;GTbb0+fU6+7sysmu1Cer1PC1/1iCiNTHp/jfvTdp/mICj2fS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iQJ8AAAADcAAAADwAAAAAAAAAAAAAAAACYAgAAZHJzL2Rvd25y&#10;ZXYueG1sUEsFBgAAAAAEAAQA9QAAAIUDAAAAAA==&#10;" path="m2160,l432,,354,7,281,27,214,59r-60,43l102,154,59,214,27,281,7,354,,432,,3172r7,78l27,3323r32,67l102,3450r52,52l214,3545r67,32l354,3597r78,7l2160,3604r78,-7l2311,3577r67,-32l2438,3502r52,-52l2533,3390r32,-67l2585,3250r7,-78l2592,432r-7,-78l2565,281r-32,-67l2490,154r-52,-52l2378,59,2311,27,2238,7,2160,xe" fillcolor="#badfe2" stroked="f">
              <v:path arrowok="t" o:connecttype="custom" o:connectlocs="2160,5706;432,5706;354,5713;281,5733;214,5765;154,5808;102,5860;59,5920;27,5987;7,6060;0,6138;0,8878;7,8956;27,9029;59,9096;102,9156;154,9208;214,9251;281,9283;354,9303;432,9310;2160,9310;2238,9303;2311,9283;2378,9251;2438,9208;2490,9156;2533,9096;2565,9029;2585,8956;2592,8878;2592,6138;2585,6060;2565,5987;2533,5920;2490,5860;2438,5808;2378,5765;2311,5733;2238,5713;2160,5706" o:connectangles="0,0,0,0,0,0,0,0,0,0,0,0,0,0,0,0,0,0,0,0,0,0,0,0,0,0,0,0,0,0,0,0,0,0,0,0,0,0,0,0,0"/>
            </v:shape>
            <v:shape id="Freeform 186" o:spid="_x0000_s1122" style="position:absolute;left:4479;top:5706;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HsMA&#10;AADcAAAADwAAAGRycy9kb3ducmV2LnhtbERPTYvCMBC9L+x/CCN4WTRRRLQaZRHEPayHVRG9jc3Y&#10;FptJaaLWf28WBG/zeJ8znTe2FDeqfeFYQ6+rQBCnzhScadhtl50RCB+QDZaOScODPMxnnx9TTIy7&#10;8x/dNiETMYR9ghryEKpESp/mZNF3XUUcubOrLYYI60yaGu8x3Jayr9RQWiw4NuRY0SKn9LK5Wg2X&#10;/uh4Xe0Hq8PpNz2r9XrnvvZK63ar+Z6ACNSEt/jl/jFx/ngA/8/EC+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W/HsMAAADcAAAADwAAAAAAAAAAAAAAAACYAgAAZHJzL2Rv&#10;d25yZXYueG1sUEsFBgAAAAAEAAQA9QAAAIgDAAAAAA==&#10;" path="m432,l354,7,281,27,214,59r-60,43l102,154,59,214,27,281,7,354,,432,,3172r7,78l27,3323r32,67l102,3450r52,52l214,3545r67,32l354,3597r78,7l2160,3604r78,-7l2311,3577r67,-32l2438,3502r52,-52l2533,3390r32,-67l2585,3250r7,-78l2592,432r-7,-78l2565,281r-32,-67l2490,154r-52,-52l2378,59,2311,27,2238,7,2160,,432,xe" filled="f">
              <v:path arrowok="t" o:connecttype="custom" o:connectlocs="432,5706;354,5713;281,5733;214,5765;154,5808;102,5860;59,5920;27,5987;7,6060;0,6138;0,8878;7,8956;27,9029;59,9096;102,9156;154,9208;214,9251;281,9283;354,9303;432,9310;2160,9310;2238,9303;2311,9283;2378,9251;2438,9208;2490,9156;2533,9096;2565,9029;2585,8956;2592,8878;2592,6138;2585,6060;2565,5987;2533,5920;2490,5860;2438,5808;2378,5765;2311,5733;2238,5713;2160,5706;432,5706" o:connectangles="0,0,0,0,0,0,0,0,0,0,0,0,0,0,0,0,0,0,0,0,0,0,0,0,0,0,0,0,0,0,0,0,0,0,0,0,0,0,0,0,0"/>
            </v:shape>
            <v:shape id="Freeform 185" o:spid="_x0000_s1123" style="position:absolute;left:7503;top:5706;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tyMAA&#10;AADcAAAADwAAAGRycy9kb3ducmV2LnhtbERPS2sCMRC+C/6HMEJvmq2lPlajiKWlV1fF65iMu0s3&#10;kyWJuv33TUHwNh/fc5brzjbiRj7UjhW8jjIQxNqZmksFh/3ncAYiRGSDjWNS8EsB1qt+b4m5cXfe&#10;0a2IpUghHHJUUMXY5lIGXZHFMHItceIuzluMCfpSGo/3FG4bOc6yibRYc2qosKVtRfqnuFoFRbxO&#10;sd6ePiZet2d3fPs66pNV6mXQbRYgInXxKX64v02aP3+H/2fSBX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2tyMAAAADcAAAADwAAAAAAAAAAAAAAAACYAgAAZHJzL2Rvd25y&#10;ZXYueG1sUEsFBgAAAAAEAAQA9QAAAIUDAAAAAA==&#10;" path="m2160,l432,,354,7,281,27,214,59r-60,43l102,154,59,214,27,281,7,354,,432,,3172r7,78l27,3323r32,67l102,3450r52,52l214,3545r67,32l354,3597r78,7l2160,3604r78,-7l2311,3577r67,-32l2438,3502r52,-52l2533,3390r32,-67l2585,3250r7,-78l2592,432r-7,-78l2565,281r-32,-67l2490,154r-52,-52l2378,59,2311,27,2238,7,2160,xe" fillcolor="#badfe2" stroked="f">
              <v:path arrowok="t" o:connecttype="custom" o:connectlocs="2160,5706;432,5706;354,5713;281,5733;214,5765;154,5808;102,5860;59,5920;27,5987;7,6060;0,6138;0,8878;7,8956;27,9029;59,9096;102,9156;154,9208;214,9251;281,9283;354,9303;432,9310;2160,9310;2238,9303;2311,9283;2378,9251;2438,9208;2490,9156;2533,9096;2565,9029;2585,8956;2592,8878;2592,6138;2585,6060;2565,5987;2533,5920;2490,5860;2438,5808;2378,5765;2311,5733;2238,5713;2160,5706" o:connectangles="0,0,0,0,0,0,0,0,0,0,0,0,0,0,0,0,0,0,0,0,0,0,0,0,0,0,0,0,0,0,0,0,0,0,0,0,0,0,0,0,0"/>
            </v:shape>
            <v:shape id="Freeform 184" o:spid="_x0000_s1124" style="position:absolute;left:7503;top:5706;width:2592;height:3604;visibility:visible;mso-wrap-style:square;v-text-anchor:top" coordsize="2592,3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E8sMA&#10;AADcAAAADwAAAGRycy9kb3ducmV2LnhtbERPTYvCMBC9C/6HMAteZE0UEbdrFBFED3rQFdm9zTZj&#10;W2wmpYla/70RBG/zeJ8zmTW2FFeqfeFYQ7+nQBCnzhScaTj8LD/HIHxANlg6Jg138jCbtlsTTIy7&#10;8Y6u+5CJGMI+QQ15CFUipU9zsuh7riKO3MnVFkOEdSZNjbcYbks5UGokLRYcG3KsaJFTet5frIbz&#10;YPx3WR2Hq9//TXpS2+3BdY9K685HM/8GEagJb/HLvTZx/tcIns/EC+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uE8sMAAADcAAAADwAAAAAAAAAAAAAAAACYAgAAZHJzL2Rv&#10;d25yZXYueG1sUEsFBgAAAAAEAAQA9QAAAIgDAAAAAA==&#10;" path="m432,l354,7,281,27,214,59r-60,43l102,154,59,214,27,281,7,354,,432,,3172r7,78l27,3323r32,67l102,3450r52,52l214,3545r67,32l354,3597r78,7l2160,3604r78,-7l2311,3577r67,-32l2438,3502r52,-52l2533,3390r32,-67l2585,3250r7,-78l2592,432r-7,-78l2565,281r-32,-67l2490,154r-52,-52l2378,59,2311,27,2238,7,2160,,432,xe" filled="f">
              <v:path arrowok="t" o:connecttype="custom" o:connectlocs="432,5706;354,5713;281,5733;214,5765;154,5808;102,5860;59,5920;27,5987;7,6060;0,6138;0,8878;7,8956;27,9029;59,9096;102,9156;154,9208;214,9251;281,9283;354,9303;432,9310;2160,9310;2238,9303;2311,9283;2378,9251;2438,9208;2490,9156;2533,9096;2565,9029;2585,8956;2592,8878;2592,6138;2585,6060;2565,5987;2533,5920;2490,5860;2438,5808;2378,5765;2311,5733;2238,5713;2160,5706;432,5706" o:connectangles="0,0,0,0,0,0,0,0,0,0,0,0,0,0,0,0,0,0,0,0,0,0,0,0,0,0,0,0,0,0,0,0,0,0,0,0,0,0,0,0,0"/>
            </v:shape>
            <v:shape id="Text Box 183" o:spid="_x0000_s1125" type="#_x0000_t202" style="position:absolute;left:4654;top:439;width:2266;height:16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filled="f" stroked="f">
              <v:textbox inset="0,0,0,0">
                <w:txbxContent>
                  <w:p w:rsidR="00750436" w:rsidRDefault="00750436">
                    <w:pPr>
                      <w:ind w:right="23"/>
                      <w:jc w:val="center"/>
                      <w:rPr>
                        <w:sz w:val="28"/>
                      </w:rPr>
                    </w:pPr>
                    <w:r>
                      <w:rPr>
                        <w:sz w:val="28"/>
                      </w:rPr>
                      <w:t>ЈЛС – ГРАД ВРАЊЕ И ГРАДСКА ОПШТИНА</w:t>
                    </w:r>
                  </w:p>
                  <w:p w:rsidR="00750436" w:rsidRDefault="00750436">
                    <w:pPr>
                      <w:ind w:right="18"/>
                      <w:jc w:val="center"/>
                      <w:rPr>
                        <w:sz w:val="28"/>
                      </w:rPr>
                    </w:pPr>
                    <w:r>
                      <w:rPr>
                        <w:sz w:val="28"/>
                      </w:rPr>
                      <w:t>ВРАЊСКА БАЊА</w:t>
                    </w:r>
                  </w:p>
                </w:txbxContent>
              </v:textbox>
            </v:shape>
            <v:shape id="Text Box 182" o:spid="_x0000_s1126" type="#_x0000_t202" style="position:absolute;left:1666;top:5845;width:2189;height:32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IbsUA&#10;AADcAAAADwAAAGRycy9kb3ducmV2LnhtbESPQWvCQBCF7wX/wzKCt7qxB6nRVUQsFArSGA8ex+yY&#10;LGZn0+xW03/fORR6m+G9ee+b1WbwrbpTH11gA7NpBoq4CtZxbeBUvj2/gooJ2WIbmAz8UITNevS0&#10;wtyGBxd0P6ZaSQjHHA00KXW51rFqyGOcho5YtGvoPSZZ+1rbHh8S7lv9kmVz7dGxNDTY0a6h6nb8&#10;9ga2Zy727utw+SyuhSvLRc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oshuxQAAANwAAAAPAAAAAAAAAAAAAAAAAJgCAABkcnMv&#10;ZG93bnJldi54bWxQSwUGAAAAAAQABAD1AAAAigMAAAAA&#10;" filled="f" stroked="f">
              <v:textbox inset="0,0,0,0">
                <w:txbxContent>
                  <w:p w:rsidR="00750436" w:rsidRPr="00373333" w:rsidRDefault="00750436">
                    <w:pPr>
                      <w:ind w:left="-1" w:right="18" w:firstLine="4"/>
                      <w:jc w:val="center"/>
                      <w:rPr>
                        <w:sz w:val="28"/>
                      </w:rPr>
                    </w:pPr>
                    <w:r>
                      <w:rPr>
                        <w:sz w:val="28"/>
                      </w:rPr>
                      <w:t>КАНЦЕЛАРИЈА ЗА ЗАШТИТУ И ОСТВАРИВАЊЕЛИЧНИХ И КОЛЕКТИВНИХ ПРАВА РОМСКЕ НАЦИОНАЛНЕ МАЊИНЕ ГРАДА ВРАЊА</w:t>
                    </w:r>
                  </w:p>
                </w:txbxContent>
              </v:textbox>
            </v:shape>
            <v:shape id="Text Box 181" o:spid="_x0000_s1127" type="#_x0000_t202" style="position:absolute;left:4649;top:5845;width:2275;height:3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5t9cMA&#10;AADcAAAADwAAAGRycy9kb3ducmV2LnhtbERPTWvCQBC9C/0PyxR6Mxt7CE10FZEWCoVijAePY3ZM&#10;FrOzaXYb03/vFgq9zeN9zmoz2U6MNHjjWMEiSUEQ104bbhQcq7f5CwgfkDV2jknBD3nYrB9mKyy0&#10;u3FJ4yE0IoawL1BBG0JfSOnrliz6xPXEkbu4wWKIcGikHvAWw20nn9M0kxYNx4YWe9q1VF8P31bB&#10;9sTlq/n6PO/LS2mqKk/5I7sq9fQ4bZcgAk3hX/znftdxfp7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5t9cMAAADcAAAADwAAAAAAAAAAAAAAAACYAgAAZHJzL2Rv&#10;d25yZXYueG1sUEsFBgAAAAAEAAQA9QAAAIgDAAAAAA==&#10;" filled="f" stroked="f">
              <v:textbox inset="0,0,0,0">
                <w:txbxContent>
                  <w:p w:rsidR="00750436" w:rsidRPr="00373333" w:rsidRDefault="00750436" w:rsidP="00373333">
                    <w:pPr>
                      <w:ind w:left="69" w:right="87" w:hanging="4"/>
                      <w:jc w:val="center"/>
                      <w:rPr>
                        <w:sz w:val="28"/>
                      </w:rPr>
                    </w:pPr>
                    <w:r>
                      <w:rPr>
                        <w:sz w:val="28"/>
                      </w:rPr>
                      <w:t>РОМСКЕ НВО. МОБИЛНИ ТИМ ЗА ИНКЛУЗИЈУ РОМА</w:t>
                    </w:r>
                  </w:p>
                </w:txbxContent>
              </v:textbox>
            </v:shape>
            <v:shape id="Text Box 180" o:spid="_x0000_s1128" type="#_x0000_t202" style="position:absolute;left:7758;top:5845;width:2107;height:1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wk8MA&#10;AADcAAAADwAAAGRycy9kb3ducmV2LnhtbESPQYvCMBSE7wv+h/AEb2uqB3GrUURcEASx1oPHZ/Ns&#10;g81Lt4la/71ZWNjjMDPfMPNlZ2vxoNYbxwpGwwQEceG04VLBKf/+nILwAVlj7ZgUvMjDctH7mGOq&#10;3ZMzehxDKSKEfYoKqhCaVEpfVGTRD11DHL2ray2GKNtS6hafEW5rOU6SibRoOC5U2NC6ouJ2vFsF&#10;qzNnG/Ozvxyya2by/Cvh3eSm1KDfrWYgAnXhP/zX3moFkQi/Z+IR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swk8MAAADcAAAADwAAAAAAAAAAAAAAAACYAgAAZHJzL2Rv&#10;d25yZXYueG1sUEsFBgAAAAAEAAQA9QAAAIgDAAAAAA==&#10;" filled="f" stroked="f">
              <v:textbox inset="0,0,0,0">
                <w:txbxContent>
                  <w:p w:rsidR="00750436" w:rsidRDefault="00750436">
                    <w:pPr>
                      <w:ind w:left="131" w:right="151" w:firstLine="1"/>
                      <w:jc w:val="center"/>
                      <w:rPr>
                        <w:sz w:val="28"/>
                      </w:rPr>
                    </w:pPr>
                    <w:r>
                      <w:rPr>
                        <w:sz w:val="28"/>
                      </w:rPr>
                      <w:t>ЛОКАЛНЕ И РЕПУБЛИЧКЕ ЈАВНЕ</w:t>
                    </w:r>
                  </w:p>
                  <w:p w:rsidR="00750436" w:rsidRDefault="00750436">
                    <w:pPr>
                      <w:ind w:right="18"/>
                      <w:jc w:val="center"/>
                      <w:rPr>
                        <w:sz w:val="28"/>
                      </w:rPr>
                    </w:pPr>
                    <w:r>
                      <w:rPr>
                        <w:sz w:val="28"/>
                      </w:rPr>
                      <w:t>ИНСТИТУЦИЈЕ</w:t>
                    </w:r>
                  </w:p>
                </w:txbxContent>
              </v:textbox>
            </v:shape>
            <w10:wrap type="topAndBottom" anchorx="page"/>
          </v:group>
        </w:pict>
      </w:r>
    </w:p>
    <w:p w:rsidR="00750436" w:rsidRPr="0077026A" w:rsidRDefault="00750436" w:rsidP="00582DF6">
      <w:pPr>
        <w:pStyle w:val="BodyText"/>
        <w:rPr>
          <w:sz w:val="20"/>
        </w:rPr>
      </w:pPr>
      <w:r>
        <w:rPr>
          <w:noProof/>
        </w:rPr>
        <w:pict>
          <v:group id="Group 168" o:spid="_x0000_s1131" style="position:absolute;margin-left:24pt;margin-top:24pt;width:793.8pt;height:547.55pt;z-index:-251667456;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">
            <v:rect id="Rectangle 178" o:spid="_x0000_s1132"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dVcAA&#10;AADcAAAADwAAAGRycy9kb3ducmV2LnhtbERPTYvCMBC9L/gfwgje1lRBV6pRtCDoZWGr4nVoxraY&#10;TEoTa/33G2Fhb/N4n7Pa9NaIjlpfO1YwGScgiAunay4VnE/7zwUIH5A1Gsek4EUeNuvBxwpT7Z78&#10;Q10eShFD2KeooAqhSaX0RUUW/dg1xJG7udZiiLAtpW7xGcOtkdMkmUuLNceGChvKKiru+cMq+C4u&#10;s71Nut3F5M4dMctO5lorNRr22yWIQH34F/+5DzrO/5rB+5l4gV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RdVcAAAADcAAAADwAAAAAAAAAAAAAAAACYAgAAZHJzL2Rvd25y&#10;ZXYueG1sUEsFBgAAAAAEAAQA9QAAAIUDAAAAAA==&#10;" fillcolor="#999" stroked="f"/>
            <v:line id="Line 177" o:spid="_x0000_s1133"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Wj88AAAADcAAAADwAAAGRycy9kb3ducmV2LnhtbERPTWvCQBC9C/6HZQQvUjfNIZbUVaxQ&#10;8Kot4nHITrPB7GzITjX5992C4G0e73PW28G36kZ9bAIbeF1moIirYBuuDXx/fb68gYqCbLENTAZG&#10;irDdTCdrLG2485FuJ6lVCuFYogEn0pVax8qRx7gMHXHifkLvURLsa217vKdw3+o8ywrtseHU4LCj&#10;vaPqevr1Bs55F46yuOxlDOPKfVyKmEc0Zj4bdu+ghAZ5ih/ug03zVwX8P5Mu0J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Fo/PAAAAA3AAAAA8AAAAAAAAAAAAAAAAA&#10;oQIAAGRycy9kb3ducmV2LnhtbFBLBQYAAAAABAAEAPkAAACOAwAAAAA=&#10;" strokecolor="#999" strokeweight=".48pt"/>
            <v:line id="Line 176" o:spid="_x0000_s1134"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kGaMAAAADcAAAADwAAAGRycy9kb3ducmV2LnhtbERPTWvCQBC9C/6HZQQvUjfNwZTUVaxQ&#10;8Kot4nHITrPB7GzITjX5992C4G0e73PW28G36kZ9bAIbeF1moIirYBuuDXx/fb68gYqCbLENTAZG&#10;irDdTCdrLG2485FuJ6lVCuFYogEn0pVax8qRx7gMHXHifkLvURLsa217vKdw3+o8y1baY8OpwWFH&#10;e0fV9fTrDZzzLhxlcdnLGMbCfVxWMY9ozHw27N5BCQ3yFD/cB5vmFwX8P5Mu0J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rJBmjAAAAA3AAAAA8AAAAAAAAAAAAAAAAA&#10;oQIAAGRycy9kb3ducmV2LnhtbFBLBQYAAAAABAAEAPkAAACOAwAAAAA=&#10;" strokecolor="#999" strokeweight=".48pt"/>
            <v:line id="Line 175" o:spid="_x0000_s1135"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aSGsMAAADcAAAADwAAAGRycy9kb3ducmV2LnhtbESPQWvDMAyF74X9B6NBL2V1lkM7srpl&#10;KxR6bTdGjyLW4rBYDrHWJv++Ogx2k3hP733a7MbYmSsNuU3s4HlZgCGuk2+5cfD5cXh6AZMF2WOX&#10;mBxMlGG3fZhtsPLpxie6nqUxGsK5QgdBpK+szXWgiHmZemLVvtMQUXQdGusHvGl47GxZFCsbsWVt&#10;CNjTPlD9c/6NDr7KPp1kcdnLlKZ1eL+scpnRufnj+PYKRmiUf/Pf9dEr/lpp9RmdwG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WkhrDAAAA3AAAAA8AAAAAAAAAAAAA&#10;AAAAoQIAAGRycy9kb3ducmV2LnhtbFBLBQYAAAAABAAEAPkAAACRAwAAAAA=&#10;" strokecolor="#999" strokeweight=".48pt"/>
            <v:line id="Line 174" o:spid="_x0000_s1136"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ZsAAAADcAAAADwAAAGRycy9kb3ducmV2LnhtbERPTWsCMRC9C/6HMIIXqVmltHY1igqi&#10;lx66Ss/DZrpZTCbLJq7rvzeFQm/zeJ+z2vTOio7aUHtWMJtmIIhLr2uuFFzOh5cFiBCRNVrPpOBB&#10;ATbr4WCFufZ3/qKuiJVIIRxyVGBibHIpQ2nIYZj6hjhxP751GBNsK6lbvKdwZ+U8y96kw5pTg8GG&#10;9obKa3FzCnaZlHzq7Jns5+P1yJU13xOr1HjUb5cgIvXxX/znPuk0//0Dfp9JF8j1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ggA2bAAAAA3AAAAA8AAAAAAAAAAAAAAAAA&#10;oQIAAGRycy9kb3ducmV2LnhtbFBLBQYAAAAABAAEAPkAAACOAwAAAAA=&#10;" strokecolor="#999" strokeweight="1.44pt"/>
            <v:line id="Line 173" o:spid="_x0000_s1137"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XuO8MAAADcAAAADwAAAGRycy9kb3ducmV2LnhtbESPQWvDMAyF74P+B6PCLmN1lkNXsrql&#10;LQx2bTdGjyLW4tBYDrHaJv9+Ogx2k3hP731ab8fYmRsNuU3s4GVRgCGuk2+5cfD1+f68ApMF2WOX&#10;mBxMlGG7mT2ssfLpzke6naQxGsK5QgdBpK+szXWgiHmRemLVftIQUXQdGusHvGt47GxZFEsbsWVt&#10;CNjTIVB9OV2jg++yT0d5Oh9kStNr2J+Xuczo3ON83L2BERrl3/x3/eEVf6X4+oxOY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17jvDAAAA3AAAAA8AAAAAAAAAAAAA&#10;AAAAoQIAAGRycy9kb3ducmV2LnhtbFBLBQYAAAAABAAEAPkAAACRAwAAAAA=&#10;" strokecolor="#999" strokeweight=".48pt"/>
            <v:line id="Line 172" o:spid="_x0000_s1138"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N/R8EAAADcAAAADwAAAGRycy9kb3ducmV2LnhtbERPTWvCQBC9F/oflhF6KXVjKRLSrGIF&#10;MZcejKXnITtmg7uzIbvG+O9dodDbPN7nlOvJWTHSEDrPChbzDARx43XHrYKf4+4tBxEiskbrmRTc&#10;KMB69fxUYqH9lQ801rEVKYRDgQpMjH0hZWgMOQxz3xMn7uQHhzHBoZV6wGsKd1a+Z9lSOuw4NRjs&#10;aWuoOdcXp+Ark5Kr0R7Jft8+9txa8/tqlXqZTZtPEJGm+C/+c1c6zc8X8HgmXS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g39HwQAAANwAAAAPAAAAAAAAAAAAAAAA&#10;AKECAABkcnMvZG93bnJldi54bWxQSwUGAAAAAAQABAD5AAAAjwMAAAAA&#10;" strokecolor="#999" strokeweight="1.44pt"/>
            <v:line id="Line 171" o:spid="_x0000_s1139"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vV18AAAADcAAAADwAAAGRycy9kb3ducmV2LnhtbERPS2vCQBC+F/oflil4Ed2Yg0p0lVYo&#10;9OoD8Thkx2wwOxuyoyb/3i0UepuP7znrbe8b9aAu1oENzKYZKOIy2JorA6fj92QJKgqyxSYwGRgo&#10;wnbz/rbGwoYn7+lxkEqlEI4FGnAibaF1LB15jNPQEifuGjqPkmBXadvhM4X7RudZNtcea04NDlva&#10;OSpvh7s3cM7bsJfxZSdDGBbu6zKPeURjRh/95wqUUC//4j/3j03zlzn8PpMu0J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9r1dfAAAAA3AAAAA8AAAAAAAAAAAAAAAAA&#10;oQIAAGRycy9kb3ducmV2LnhtbFBLBQYAAAAABAAEAPkAAACOAwAAAAA=&#10;" strokecolor="#999" strokeweight=".48pt"/>
            <v:line id="Line 170" o:spid="_x0000_s1140"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dwTMAAAADcAAAADwAAAGRycy9kb3ducmV2LnhtbERPTWvCQBC9F/wPyxS8FN00gkrqKlYo&#10;eNWKeByy02xodjZkp5r8e1cQepvH+5zVpveNulIX68AG3qcZKOIy2JorA6fvr8kSVBRki01gMjBQ&#10;hM169LLCwoYbH+h6lEqlEI4FGnAibaF1LB15jNPQEifuJ3QeJcGu0rbDWwr3jc6zbK491pwaHLa0&#10;c1T+Hv+8gXPehoO8XXYyhGHhPi/zmEc0Zvzabz9ACfXyL3669zbNX87g8Uy6QK/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ncEzAAAAA3AAAAA8AAAAAAAAAAAAAAAAA&#10;oQIAAGRycy9kb3ducmV2LnhtbFBLBQYAAAAABAAEAPkAAACOAwAAAAA=&#10;" strokecolor="#999" strokeweight=".48pt"/>
            <v:rect id="Rectangle 169" o:spid="_x0000_s1141"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2I6cIA&#10;AADcAAAADwAAAGRycy9kb3ducmV2LnhtbERPTWvDMAy9D/ofjAq9Lc5GN0Jat2yBwnoZLGnoVcRq&#10;EmrLIfbS9N/Pg8FuerxPbfezNWKi0feOFTwlKQjixumeWwWn6vCYgfABWaNxTAru5GG/WzxsMdfu&#10;xl80laEVMYR9jgq6EIZcSt90ZNEnbiCO3MWNFkOEYyv1iLcYbo18TtNXabHn2NDhQEVHzbX8tgo+&#10;m/rlYNPpvTalc0csisqce6VWy/ltAyLQHP7Ff+4PHedna/h9Jl4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YjpwgAAANwAAAAPAAAAAAAAAAAAAAAAAJgCAABkcnMvZG93&#10;bnJldi54bWxQSwUGAAAAAAQABAD1AAAAhwMAAAAA&#10;" fillcolor="#999" stroked="f"/>
            <w10:wrap anchorx="page" anchory="page"/>
          </v:group>
        </w:pict>
      </w:r>
    </w:p>
    <w:p w:rsidR="00750436" w:rsidRDefault="00750436" w:rsidP="00582DF6">
      <w:pPr>
        <w:pStyle w:val="BodyText"/>
        <w:ind w:left="111"/>
        <w:rPr>
          <w:sz w:val="20"/>
        </w:rPr>
      </w:pPr>
      <w:r>
        <w:rPr>
          <w:noProof/>
        </w:rPr>
      </w:r>
      <w:r w:rsidRPr="00272550">
        <w:rPr>
          <w:noProof/>
          <w:sz w:val="20"/>
        </w:rPr>
        <w:pict>
          <v:shape id="Text Box 279" o:spid="_x0000_s1142" type="#_x0000_t202" style="width:745.8pt;height:32.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" fillcolor="#fce9d9" stroked="f">
            <v:textbox inset="0,0,0,0">
              <w:txbxContent>
                <w:p w:rsidR="00750436" w:rsidRDefault="00750436">
                  <w:pPr>
                    <w:ind w:left="28"/>
                    <w:rPr>
                      <w:b/>
                      <w:sz w:val="28"/>
                    </w:rPr>
                  </w:pPr>
                  <w:r>
                    <w:rPr>
                      <w:b/>
                      <w:sz w:val="28"/>
                    </w:rPr>
                    <w:t xml:space="preserve">Одељак 6: АКТИВНОСТ И ЗАДАЦИ ЗА РЕАЛИЗАЦИЈУ ЛАП-а ЗА ПОБОЉШАЊЕ ПОЛОЖАЈА РОМА И </w:t>
                  </w:r>
                </w:p>
                <w:p w:rsidR="00750436" w:rsidRDefault="00750436" w:rsidP="00D640C6">
                  <w:pPr>
                    <w:rPr>
                      <w:b/>
                      <w:sz w:val="28"/>
                    </w:rPr>
                  </w:pPr>
                  <w:r>
                    <w:rPr>
                      <w:b/>
                      <w:sz w:val="28"/>
                    </w:rPr>
                    <w:t xml:space="preserve">РОМКИЊА ГРАДА ВРАЊА И ГРАДСКЕ ОПШТИНЕ ВРАЊСКА БАЊА </w:t>
                  </w:r>
                  <w:r>
                    <w:rPr>
                      <w:b/>
                      <w:sz w:val="28"/>
                      <w:shd w:val="clear" w:color="auto" w:fill="FFFF00"/>
                    </w:rPr>
                    <w:t>2018-202</w:t>
                  </w:r>
                  <w:r w:rsidRPr="00324A57">
                    <w:rPr>
                      <w:b/>
                      <w:sz w:val="28"/>
                      <w:highlight w:val="yellow"/>
                    </w:rPr>
                    <w:t>1</w:t>
                  </w:r>
                </w:p>
              </w:txbxContent>
            </v:textbox>
            <w10:anchorlock/>
          </v:shape>
        </w:pict>
      </w:r>
    </w:p>
    <w:p w:rsidR="00750436" w:rsidRDefault="00750436" w:rsidP="00582DF6">
      <w:pPr>
        <w:pStyle w:val="BodyText"/>
        <w:spacing w:before="11"/>
        <w:rPr>
          <w:sz w:val="14"/>
        </w:rPr>
      </w:pPr>
    </w:p>
    <w:p w:rsidR="00750436" w:rsidRDefault="00750436" w:rsidP="00582DF6">
      <w:pPr>
        <w:pStyle w:val="ListParagraph"/>
        <w:numPr>
          <w:ilvl w:val="1"/>
          <w:numId w:val="4"/>
        </w:numPr>
        <w:tabs>
          <w:tab w:val="left" w:pos="939"/>
        </w:tabs>
        <w:spacing w:before="86"/>
        <w:ind w:hanging="798"/>
        <w:rPr>
          <w:b/>
          <w:sz w:val="32"/>
        </w:rPr>
      </w:pPr>
      <w:bookmarkStart w:id="10" w:name="_TOC_250005"/>
      <w:r>
        <w:rPr>
          <w:b/>
          <w:sz w:val="32"/>
        </w:rPr>
        <w:t>ЛАП – област</w:t>
      </w:r>
      <w:bookmarkEnd w:id="10"/>
      <w:r>
        <w:rPr>
          <w:b/>
          <w:sz w:val="32"/>
        </w:rPr>
        <w:t xml:space="preserve"> образовање</w:t>
      </w:r>
    </w:p>
    <w:p w:rsidR="00750436" w:rsidRDefault="00750436" w:rsidP="00582DF6">
      <w:pPr>
        <w:pStyle w:val="BodyText"/>
        <w:spacing w:before="2" w:after="1"/>
        <w:rPr>
          <w:b/>
        </w:rPr>
      </w:pPr>
    </w:p>
    <w:tbl>
      <w:tblPr>
        <w:tblW w:w="0" w:type="auto"/>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412"/>
        <w:gridCol w:w="3118"/>
        <w:gridCol w:w="2835"/>
        <w:gridCol w:w="2626"/>
        <w:gridCol w:w="1913"/>
        <w:gridCol w:w="2055"/>
      </w:tblGrid>
      <w:tr w:rsidR="00750436">
        <w:trPr>
          <w:trHeight w:val="404"/>
        </w:trPr>
        <w:tc>
          <w:tcPr>
            <w:tcW w:w="14959" w:type="dxa"/>
            <w:gridSpan w:val="6"/>
            <w:tcBorders>
              <w:bottom w:val="single" w:sz="12" w:space="0" w:color="000000"/>
            </w:tcBorders>
          </w:tcPr>
          <w:p w:rsidR="00750436" w:rsidRDefault="00750436" w:rsidP="00582DF6">
            <w:pPr>
              <w:pStyle w:val="TableParagraph"/>
              <w:spacing w:line="272" w:lineRule="exact"/>
              <w:ind w:left="1864"/>
              <w:rPr>
                <w:b/>
                <w:sz w:val="24"/>
              </w:rPr>
            </w:pPr>
            <w:r>
              <w:rPr>
                <w:b/>
                <w:color w:val="800000"/>
                <w:sz w:val="24"/>
              </w:rPr>
              <w:t>Циљ: Потпуни обухват деце ромске националности у образовни систем</w:t>
            </w:r>
          </w:p>
        </w:tc>
      </w:tr>
      <w:tr w:rsidR="00750436">
        <w:trPr>
          <w:trHeight w:val="1170"/>
        </w:trPr>
        <w:tc>
          <w:tcPr>
            <w:tcW w:w="2412" w:type="dxa"/>
            <w:tcBorders>
              <w:top w:val="single" w:sz="12" w:space="0" w:color="000000"/>
              <w:bottom w:val="single" w:sz="12" w:space="0" w:color="000000"/>
              <w:right w:val="single" w:sz="12" w:space="0" w:color="000000"/>
            </w:tcBorders>
          </w:tcPr>
          <w:p w:rsidR="00750436" w:rsidRDefault="00750436" w:rsidP="00582DF6">
            <w:pPr>
              <w:pStyle w:val="TableParagraph"/>
              <w:spacing w:line="272" w:lineRule="exact"/>
              <w:ind w:left="325"/>
              <w:rPr>
                <w:b/>
                <w:sz w:val="24"/>
              </w:rPr>
            </w:pPr>
            <w:r>
              <w:rPr>
                <w:b/>
                <w:color w:val="6F2F9F"/>
                <w:sz w:val="24"/>
              </w:rPr>
              <w:t>АКТИВНОСТИ</w:t>
            </w:r>
          </w:p>
        </w:tc>
        <w:tc>
          <w:tcPr>
            <w:tcW w:w="31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676"/>
              <w:rPr>
                <w:b/>
                <w:sz w:val="24"/>
              </w:rPr>
            </w:pPr>
            <w:r>
              <w:rPr>
                <w:b/>
                <w:color w:val="6F2F9F"/>
                <w:sz w:val="24"/>
              </w:rPr>
              <w:t>ИНДИКАТОРИ</w:t>
            </w:r>
          </w:p>
        </w:tc>
        <w:tc>
          <w:tcPr>
            <w:tcW w:w="2835"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537" w:right="500" w:firstLine="237"/>
              <w:rPr>
                <w:b/>
                <w:sz w:val="24"/>
              </w:rPr>
            </w:pPr>
            <w:r>
              <w:rPr>
                <w:b/>
                <w:color w:val="6F2F9F"/>
                <w:sz w:val="24"/>
              </w:rPr>
              <w:t>НОСИЛАЦ АКТИВНОСТИ</w:t>
            </w:r>
          </w:p>
        </w:tc>
        <w:tc>
          <w:tcPr>
            <w:tcW w:w="2626"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633"/>
              <w:rPr>
                <w:b/>
                <w:sz w:val="24"/>
              </w:rPr>
            </w:pPr>
            <w:r>
              <w:rPr>
                <w:b/>
                <w:color w:val="6F2F9F"/>
                <w:sz w:val="24"/>
              </w:rPr>
              <w:t>ПАРТНЕРИ</w:t>
            </w:r>
          </w:p>
        </w:tc>
        <w:tc>
          <w:tcPr>
            <w:tcW w:w="1913" w:type="dxa"/>
            <w:tcBorders>
              <w:top w:val="single" w:sz="12" w:space="0" w:color="000000"/>
              <w:left w:val="single" w:sz="12" w:space="0" w:color="000000"/>
              <w:bottom w:val="single" w:sz="12" w:space="0" w:color="000000"/>
              <w:right w:val="single" w:sz="12" w:space="0" w:color="000000"/>
            </w:tcBorders>
          </w:tcPr>
          <w:p w:rsidR="00750436" w:rsidRPr="00082E8B" w:rsidRDefault="00750436" w:rsidP="00582DF6">
            <w:pPr>
              <w:pStyle w:val="TableParagraph"/>
              <w:ind w:left="698" w:right="126" w:hanging="536"/>
              <w:rPr>
                <w:b/>
                <w:color w:val="6F2F9F"/>
                <w:sz w:val="24"/>
              </w:rPr>
            </w:pPr>
            <w:r>
              <w:rPr>
                <w:b/>
                <w:color w:val="6F2F9F"/>
                <w:sz w:val="24"/>
              </w:rPr>
              <w:t>ВРЕМЕНСКИ</w:t>
            </w:r>
          </w:p>
          <w:p w:rsidR="00750436" w:rsidRDefault="00750436" w:rsidP="00582DF6">
            <w:pPr>
              <w:pStyle w:val="TableParagraph"/>
              <w:ind w:left="698" w:right="126" w:hanging="536"/>
              <w:rPr>
                <w:b/>
                <w:sz w:val="24"/>
              </w:rPr>
            </w:pPr>
            <w:r>
              <w:rPr>
                <w:b/>
                <w:color w:val="6F2F9F"/>
                <w:sz w:val="24"/>
              </w:rPr>
              <w:t>РОК</w:t>
            </w:r>
          </w:p>
        </w:tc>
        <w:tc>
          <w:tcPr>
            <w:tcW w:w="2055"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ind w:left="528"/>
              <w:rPr>
                <w:b/>
                <w:sz w:val="24"/>
              </w:rPr>
            </w:pPr>
            <w:r>
              <w:rPr>
                <w:b/>
                <w:color w:val="6F2F9F"/>
                <w:sz w:val="24"/>
              </w:rPr>
              <w:t>ИЗВОРИ</w:t>
            </w:r>
          </w:p>
          <w:p w:rsidR="00750436" w:rsidRDefault="00750436" w:rsidP="00582DF6">
            <w:pPr>
              <w:pStyle w:val="TableParagraph"/>
              <w:ind w:left="9" w:right="-15"/>
              <w:rPr>
                <w:b/>
                <w:sz w:val="24"/>
              </w:rPr>
            </w:pPr>
            <w:r>
              <w:rPr>
                <w:b/>
                <w:color w:val="6F2F9F"/>
                <w:spacing w:val="-1"/>
                <w:sz w:val="24"/>
              </w:rPr>
              <w:t xml:space="preserve">ФИНАНСИРАЊА </w:t>
            </w:r>
            <w:r>
              <w:rPr>
                <w:b/>
                <w:color w:val="6F2F9F"/>
                <w:sz w:val="24"/>
              </w:rPr>
              <w:t>2018-2021</w:t>
            </w:r>
          </w:p>
        </w:tc>
      </w:tr>
      <w:tr w:rsidR="00750436">
        <w:trPr>
          <w:trHeight w:val="1655"/>
        </w:trPr>
        <w:tc>
          <w:tcPr>
            <w:tcW w:w="2412" w:type="dxa"/>
            <w:tcBorders>
              <w:top w:val="single" w:sz="12" w:space="0" w:color="000000"/>
              <w:bottom w:val="single" w:sz="12" w:space="0" w:color="000000"/>
              <w:right w:val="single" w:sz="12" w:space="0" w:color="000000"/>
            </w:tcBorders>
          </w:tcPr>
          <w:p w:rsidR="00750436" w:rsidRDefault="00750436" w:rsidP="00582DF6">
            <w:pPr>
              <w:pStyle w:val="BodyText"/>
              <w:jc w:val="center"/>
            </w:pPr>
            <w:r>
              <w:t>Израда и редовно ажурирање базе података о деци ван образовног система и деце стасале за</w:t>
            </w:r>
          </w:p>
          <w:p w:rsidR="00750436" w:rsidRDefault="00750436" w:rsidP="00582DF6">
            <w:pPr>
              <w:pStyle w:val="BodyText"/>
              <w:jc w:val="center"/>
            </w:pPr>
            <w:r>
              <w:t>предшколски програм</w:t>
            </w:r>
          </w:p>
        </w:tc>
        <w:tc>
          <w:tcPr>
            <w:tcW w:w="31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Израђена база и редовно ажурирани подаци</w:t>
            </w:r>
          </w:p>
        </w:tc>
        <w:tc>
          <w:tcPr>
            <w:tcW w:w="2835" w:type="dxa"/>
            <w:tcBorders>
              <w:top w:val="single" w:sz="12" w:space="0" w:color="000000"/>
              <w:left w:val="single" w:sz="12" w:space="0" w:color="000000"/>
              <w:bottom w:val="single" w:sz="12" w:space="0" w:color="000000"/>
              <w:right w:val="single" w:sz="12" w:space="0" w:color="000000"/>
            </w:tcBorders>
          </w:tcPr>
          <w:p w:rsidR="00750436" w:rsidRPr="00373333" w:rsidRDefault="00750436" w:rsidP="00582DF6">
            <w:pPr>
              <w:pStyle w:val="BodyText"/>
              <w:jc w:val="center"/>
            </w:pPr>
            <w:r w:rsidRPr="00373333">
              <w:t>Ромск</w:t>
            </w:r>
            <w:r>
              <w:t>а</w:t>
            </w:r>
            <w:r w:rsidRPr="00373333">
              <w:t xml:space="preserve"> Канцеларија</w:t>
            </w:r>
          </w:p>
          <w:p w:rsidR="00750436" w:rsidRDefault="00750436" w:rsidP="00582DF6">
            <w:pPr>
              <w:pStyle w:val="BodyText"/>
              <w:jc w:val="center"/>
            </w:pPr>
            <w:r>
              <w:t>Мобилни Тим</w:t>
            </w:r>
          </w:p>
        </w:tc>
        <w:tc>
          <w:tcPr>
            <w:tcW w:w="2626"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смоуправа,ромске и друге НВО</w:t>
            </w:r>
          </w:p>
        </w:tc>
        <w:tc>
          <w:tcPr>
            <w:tcW w:w="1913"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rPr>
                <w:b/>
                <w:sz w:val="23"/>
              </w:rPr>
            </w:pPr>
          </w:p>
          <w:p w:rsidR="00750436" w:rsidRDefault="00750436" w:rsidP="00582DF6">
            <w:pPr>
              <w:pStyle w:val="BodyText"/>
              <w:jc w:val="center"/>
            </w:pPr>
            <w:r>
              <w:t>2018-2021</w:t>
            </w:r>
          </w:p>
        </w:tc>
        <w:tc>
          <w:tcPr>
            <w:tcW w:w="2055"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Локална самоуправа</w:t>
            </w:r>
          </w:p>
        </w:tc>
      </w:tr>
      <w:tr w:rsidR="00750436" w:rsidTr="0077026A">
        <w:trPr>
          <w:trHeight w:val="625"/>
        </w:trPr>
        <w:tc>
          <w:tcPr>
            <w:tcW w:w="2412" w:type="dxa"/>
            <w:tcBorders>
              <w:top w:val="single" w:sz="12" w:space="0" w:color="000000"/>
              <w:bottom w:val="single" w:sz="12" w:space="0" w:color="000000"/>
              <w:right w:val="single" w:sz="12" w:space="0" w:color="000000"/>
            </w:tcBorders>
          </w:tcPr>
          <w:p w:rsidR="00750436" w:rsidRDefault="00750436" w:rsidP="00582DF6">
            <w:pPr>
              <w:pStyle w:val="BodyText"/>
              <w:jc w:val="center"/>
            </w:pPr>
            <w:r>
              <w:t>Прибављање докумената</w:t>
            </w:r>
          </w:p>
        </w:tc>
        <w:tc>
          <w:tcPr>
            <w:tcW w:w="31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докумената</w:t>
            </w:r>
          </w:p>
        </w:tc>
        <w:tc>
          <w:tcPr>
            <w:tcW w:w="2835"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Ромска Канцеларија, ромске НВО</w:t>
            </w:r>
          </w:p>
        </w:tc>
        <w:tc>
          <w:tcPr>
            <w:tcW w:w="2626"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w:t>
            </w:r>
          </w:p>
        </w:tc>
        <w:tc>
          <w:tcPr>
            <w:tcW w:w="1913"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055"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Локална самоуправа</w:t>
            </w:r>
          </w:p>
        </w:tc>
      </w:tr>
      <w:tr w:rsidR="00750436">
        <w:trPr>
          <w:trHeight w:val="1655"/>
        </w:trPr>
        <w:tc>
          <w:tcPr>
            <w:tcW w:w="2412" w:type="dxa"/>
            <w:tcBorders>
              <w:top w:val="single" w:sz="12" w:space="0" w:color="000000"/>
              <w:bottom w:val="single" w:sz="12" w:space="0" w:color="000000"/>
              <w:right w:val="single" w:sz="12" w:space="0" w:color="000000"/>
            </w:tcBorders>
          </w:tcPr>
          <w:p w:rsidR="00750436" w:rsidRDefault="00750436" w:rsidP="00582DF6">
            <w:pPr>
              <w:pStyle w:val="BodyText"/>
              <w:jc w:val="center"/>
            </w:pPr>
            <w:r>
              <w:t>Радионице са родитељима о потреби образовања и уписној политици</w:t>
            </w:r>
          </w:p>
        </w:tc>
        <w:tc>
          <w:tcPr>
            <w:tcW w:w="31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радионица</w:t>
            </w:r>
          </w:p>
        </w:tc>
        <w:tc>
          <w:tcPr>
            <w:tcW w:w="2835"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Школе на подручју градске општине Врања, градске општине Врањска Бања</w:t>
            </w:r>
          </w:p>
        </w:tc>
        <w:tc>
          <w:tcPr>
            <w:tcW w:w="2626" w:type="dxa"/>
            <w:tcBorders>
              <w:top w:val="single" w:sz="12" w:space="0" w:color="000000"/>
              <w:left w:val="single" w:sz="12" w:space="0" w:color="000000"/>
              <w:bottom w:val="single" w:sz="12" w:space="0" w:color="000000"/>
              <w:right w:val="single" w:sz="12" w:space="0" w:color="000000"/>
            </w:tcBorders>
          </w:tcPr>
          <w:p w:rsidR="00750436" w:rsidRPr="001939B8" w:rsidRDefault="00750436" w:rsidP="00582DF6">
            <w:pPr>
              <w:pStyle w:val="BodyText"/>
              <w:jc w:val="center"/>
            </w:pPr>
            <w:r>
              <w:t>Ромска Канцеларија,</w:t>
            </w:r>
            <w:r w:rsidRPr="001939B8">
              <w:t>Мобилни тим,</w:t>
            </w:r>
          </w:p>
          <w:p w:rsidR="00750436" w:rsidRDefault="00750436" w:rsidP="00582DF6">
            <w:pPr>
              <w:pStyle w:val="BodyText"/>
              <w:jc w:val="center"/>
            </w:pPr>
            <w:r w:rsidRPr="001939B8">
              <w:t>Ромске и друге НВО</w:t>
            </w:r>
          </w:p>
        </w:tc>
        <w:tc>
          <w:tcPr>
            <w:tcW w:w="1913"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055" w:type="dxa"/>
            <w:tcBorders>
              <w:top w:val="single" w:sz="12" w:space="0" w:color="000000"/>
              <w:left w:val="single" w:sz="12" w:space="0" w:color="000000"/>
              <w:bottom w:val="single" w:sz="12" w:space="0" w:color="000000"/>
            </w:tcBorders>
          </w:tcPr>
          <w:p w:rsidR="00750436" w:rsidRDefault="00750436" w:rsidP="00582DF6">
            <w:pPr>
              <w:pStyle w:val="BodyText"/>
              <w:jc w:val="center"/>
            </w:pPr>
            <w:r>
              <w:t>Национални и међународни донатори, Локална</w:t>
            </w:r>
          </w:p>
          <w:p w:rsidR="00750436" w:rsidRDefault="00750436" w:rsidP="00582DF6">
            <w:pPr>
              <w:pStyle w:val="BodyText"/>
              <w:jc w:val="center"/>
            </w:pPr>
            <w:r>
              <w:t>самоуправа</w:t>
            </w:r>
          </w:p>
        </w:tc>
      </w:tr>
      <w:tr w:rsidR="00750436">
        <w:trPr>
          <w:trHeight w:val="1654"/>
        </w:trPr>
        <w:tc>
          <w:tcPr>
            <w:tcW w:w="2412" w:type="dxa"/>
            <w:tcBorders>
              <w:top w:val="single" w:sz="12" w:space="0" w:color="000000"/>
              <w:bottom w:val="single" w:sz="12" w:space="0" w:color="000000"/>
              <w:right w:val="single" w:sz="12" w:space="0" w:color="000000"/>
            </w:tcBorders>
          </w:tcPr>
          <w:p w:rsidR="00750436" w:rsidRDefault="00750436" w:rsidP="00582DF6">
            <w:pPr>
              <w:pStyle w:val="BodyText"/>
              <w:jc w:val="center"/>
            </w:pPr>
            <w:r>
              <w:t>Сарадња свих институција и организација у вези са уписном политиком, на нивоу локалне</w:t>
            </w:r>
          </w:p>
          <w:p w:rsidR="00750436" w:rsidRDefault="00750436" w:rsidP="00582DF6">
            <w:pPr>
              <w:pStyle w:val="BodyText"/>
              <w:jc w:val="center"/>
            </w:pPr>
            <w:r>
              <w:t>Заједнице</w:t>
            </w:r>
          </w:p>
        </w:tc>
        <w:tc>
          <w:tcPr>
            <w:tcW w:w="31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Успостављена функционална сарадња институција и организација, која води размени информација о деци стасалој за упис у ОШ, деци</w:t>
            </w:r>
          </w:p>
          <w:p w:rsidR="00750436" w:rsidRDefault="00750436" w:rsidP="00582DF6">
            <w:pPr>
              <w:pStyle w:val="BodyText"/>
              <w:jc w:val="center"/>
            </w:pPr>
            <w:r>
              <w:t>која су прошла ППП и</w:t>
            </w:r>
          </w:p>
        </w:tc>
        <w:tc>
          <w:tcPr>
            <w:tcW w:w="2835" w:type="dxa"/>
            <w:tcBorders>
              <w:top w:val="single" w:sz="12" w:space="0" w:color="000000"/>
              <w:left w:val="single" w:sz="12" w:space="0" w:color="000000"/>
              <w:bottom w:val="single" w:sz="12" w:space="0" w:color="000000"/>
              <w:right w:val="single" w:sz="12" w:space="0" w:color="000000"/>
            </w:tcBorders>
          </w:tcPr>
          <w:p w:rsidR="00750436" w:rsidRPr="001939B8" w:rsidRDefault="00750436" w:rsidP="00582DF6">
            <w:pPr>
              <w:pStyle w:val="BodyText"/>
              <w:jc w:val="center"/>
            </w:pPr>
            <w:r w:rsidRPr="001939B8">
              <w:t>Основне школе,</w:t>
            </w:r>
          </w:p>
          <w:p w:rsidR="00750436" w:rsidRDefault="00750436" w:rsidP="00582DF6">
            <w:pPr>
              <w:pStyle w:val="BodyText"/>
              <w:jc w:val="center"/>
            </w:pPr>
            <w:r w:rsidRPr="001939B8">
              <w:t>Предшколска установа</w:t>
            </w:r>
          </w:p>
          <w:p w:rsidR="00750436" w:rsidRDefault="00750436" w:rsidP="00582DF6">
            <w:pPr>
              <w:pStyle w:val="BodyText"/>
              <w:jc w:val="center"/>
            </w:pPr>
          </w:p>
        </w:tc>
        <w:tc>
          <w:tcPr>
            <w:tcW w:w="2626"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rsidRPr="001939B8">
              <w:t>Ромска Канцеларија, Мобилни тим,</w:t>
            </w:r>
          </w:p>
          <w:p w:rsidR="00750436" w:rsidRDefault="00750436" w:rsidP="00582DF6">
            <w:pPr>
              <w:pStyle w:val="BodyText"/>
              <w:jc w:val="center"/>
            </w:pPr>
            <w:r>
              <w:t>Ромске НВО, Центар за социјални рад</w:t>
            </w:r>
          </w:p>
        </w:tc>
        <w:tc>
          <w:tcPr>
            <w:tcW w:w="1913"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055"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Локална самоуправа</w:t>
            </w:r>
          </w:p>
        </w:tc>
      </w:tr>
    </w:tbl>
    <w:p w:rsidR="00750436" w:rsidRDefault="00750436" w:rsidP="00582DF6">
      <w:pPr>
        <w:pStyle w:val="BodyText"/>
        <w:sectPr w:rsidR="00750436">
          <w:footerReference w:type="default" r:id="rId31"/>
          <w:pgSz w:w="16840" w:h="11910" w:orient="landscape"/>
          <w:pgMar w:top="1100" w:right="1020" w:bottom="880" w:left="580" w:header="0" w:footer="700" w:gutter="0"/>
          <w:pgNumType w:start="22"/>
          <w:cols w:space="720"/>
        </w:sectPr>
      </w:pPr>
    </w:p>
    <w:p w:rsidR="00750436" w:rsidRPr="0077026A" w:rsidRDefault="00750436" w:rsidP="00582DF6">
      <w:pPr>
        <w:pStyle w:val="BodyText"/>
        <w:rPr>
          <w:sz w:val="20"/>
        </w:rPr>
      </w:pPr>
      <w:r>
        <w:rPr>
          <w:noProof/>
        </w:rPr>
        <w:pict>
          <v:group id="Group 156" o:spid="_x0000_s1145" style="position:absolute;margin-left:24pt;margin-top:24pt;width:793.8pt;height:547.55pt;z-index:-251666432;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">
            <v:rect id="Rectangle 166" o:spid="_x0000_s1146"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2Z8IA&#10;AADcAAAADwAAAGRycy9kb3ducmV2LnhtbERPTWvDMAy9F/YfjAa7tc46WkZWt3SBwHYpNGnYVcRa&#10;EmrLIXaT7N/Pg0FverxP7Q6zNWKkwXeOFTyvEhDEtdMdNwouZb58BeEDskbjmBT8kIfD/mGxw1S7&#10;ic80FqERMYR9igraEPpUSl+3ZNGvXE8cuW83WAwRDo3UA04x3Bq5TpKttNhxbGixp6yl+lrcrIJT&#10;XW1ym4zvlSmc+8QsK81Xp9TT43x8AxFoDnfxv/tDx/nbF/h7Jl4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6PZnwgAAANwAAAAPAAAAAAAAAAAAAAAAAJgCAABkcnMvZG93&#10;bnJldi54bWxQSwUGAAAAAAQABAD1AAAAhwMAAAAA&#10;" fillcolor="#999" stroked="f"/>
            <v:line id="Line 165" o:spid="_x0000_s1147"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IOwsAAAADcAAAADwAAAGRycy9kb3ducmV2LnhtbERPTWvCQBC9F/wPyxS8lLppKLFEV7FC&#10;watWxOOQHbOh2dmQnWry712h0Ns83ucs14Nv1ZX62AQ28DbLQBFXwTZcGzh+f71+gIqCbLENTAZG&#10;irBeTZ6WWNpw4z1dD1KrFMKxRANOpCu1jpUjj3EWOuLEXULvURLsa217vKVw3+o8ywrtseHU4LCj&#10;raPq5/DrDZzyLuzl5byVMYxz93kuYh7RmOnzsFmAEhrkX/zn3tk0v3iHxzPpAr2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CDsLAAAAA3AAAAA8AAAAAAAAAAAAAAAAA&#10;oQIAAGRycy9kb3ducmV2LnhtbFBLBQYAAAAABAAEAPkAAACOAwAAAAA=&#10;" strokecolor="#999" strokeweight=".48pt"/>
            <v:line id="Line 164" o:spid="_x0000_s1148"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6rWcAAAADcAAAADwAAAGRycy9kb3ducmV2LnhtbERPTWvCQBC9F/wPyxS8lLppoLFEV7FC&#10;watWxOOQHbOh2dmQnWry712h0Ns83ucs14Nv1ZX62AQ28DbLQBFXwTZcGzh+f71+gIqCbLENTAZG&#10;irBeTZ6WWNpw4z1dD1KrFMKxRANOpCu1jpUjj3EWOuLEXULvURLsa217vKVw3+o8ywrtseHU4LCj&#10;raPq5/DrDZzyLuzl5byVMYxz93kuYh7RmOnzsFmAEhrkX/zn3tk0v3iHxzPpAr2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Oq1nAAAAA3AAAAA8AAAAAAAAAAAAAAAAA&#10;oQIAAGRycy9kb3ducmV2LnhtbFBLBQYAAAAABAAEAPkAAACOAwAAAAA=&#10;" strokecolor="#999" strokeweight=".48pt"/>
            <v:line id="Line 163" o:spid="_x0000_s1149"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w1LsAAAADcAAAADwAAAGRycy9kb3ducmV2LnhtbERPTWvCQBC9F/wPywi9iG7MIZboKioI&#10;XrWleByy02xodjZkR03+fbdQ6G0e73M2u8G36kF9bAIbWC4yUMRVsA3XBj7eT/M3UFGQLbaBycBI&#10;EXbbycsGSxuefKHHVWqVQjiWaMCJdKXWsXLkMS5CR5y4r9B7lAT7WtsenynctzrPskJ7bDg1OOzo&#10;6Kj6vt69gc+8CxeZ3Y4yhnHlDrci5hGNeZ0O+zUooUH+xX/us03ziwJ+n0kX6O0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BcNS7AAAAA3AAAAA8AAAAAAAAAAAAAAAAA&#10;oQIAAGRycy9kb3ducmV2LnhtbFBLBQYAAAAABAAEAPkAAACOAwAAAAA=&#10;" strokecolor="#999" strokeweight=".48pt"/>
            <v:line id="Line 162" o:spid="_x0000_s1150"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qkUsEAAADcAAAADwAAAGRycy9kb3ducmV2LnhtbERPS2sCMRC+F/wPYQQvRbNK2ZbVKFoo&#10;3UsP1dLzsBk3i8lk2cR9/PumUOhtPr7n7A6js6KnLjSeFaxXGQjiyuuGawVfl7flC4gQkTVaz6Rg&#10;ogCH/exhh4X2A39Sf461SCEcClRgYmwLKUNlyGFY+ZY4cVffOYwJdrXUHQ4p3Fm5ybJcOmw4NRhs&#10;6dVQdTvfnYJTJiWXvb2Q/Zie3rm25vvRKrWYj8ctiEhj/Bf/uUud5ufP8PtMukD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KqRSwQAAANwAAAAPAAAAAAAAAAAAAAAA&#10;AKECAABkcnMvZG93bnJldi54bWxQSwUGAAAAAAQABAD5AAAAjwMAAAAA&#10;" strokecolor="#999" strokeweight="1.44pt"/>
            <v:line id="Line 161" o:spid="_x0000_s1151"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8Ex8MAAADcAAAADwAAAGRycy9kb3ducmV2LnhtbESPQWvDMAyF74P9B6PBLqN1lkNWsrpl&#10;Kwx2bTdKjyLW4rBYDrHWJv++OhR2k3hP731ab6fYmzONuUvs4HlZgCFuku+4dfD99bFYgcmC7LFP&#10;TA5myrDd3N+tsfbpwns6H6Q1GsK5RgdBZKitzU2giHmZBmLVftIYUXQdW+tHvGh47G1ZFJWN2LE2&#10;BBxoF6j5PfxFB8dySHt5Ou1kTvNLeD9Vuczo3OPD9PYKRmiSf/Pt+tMrfqW0+oxOYD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6PBMfDAAAA3AAAAA8AAAAAAAAAAAAA&#10;AAAAoQIAAGRycy9kb3ducmV2LnhtbFBLBQYAAAAABAAEAPkAAACRAwAAAAA=&#10;" strokecolor="#999" strokeweight=".48pt"/>
            <v:line id="Line 160" o:spid="_x0000_s1152"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mVu8EAAADcAAAADwAAAGRycy9kb3ducmV2LnhtbERPS2sCMRC+F/wPYQQvRbNKWdrVKFoo&#10;3UsP1dLzsBk3i8lk2cR9/PumUOhtPr7n7A6js6KnLjSeFaxXGQjiyuuGawVfl7flM4gQkTVaz6Rg&#10;ogCH/exhh4X2A39Sf461SCEcClRgYmwLKUNlyGFY+ZY4cVffOYwJdrXUHQ4p3Fm5ybJcOmw4NRhs&#10;6dVQdTvfnYJTJiWXvb2Q/Zie3rm25vvRKrWYj8ctiEhj/Bf/uUud5ucv8PtMukD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ZW7wQAAANwAAAAPAAAAAAAAAAAAAAAA&#10;AKECAABkcnMvZG93bnJldi54bWxQSwUGAAAAAAQABAD5AAAAjwMAAAAA&#10;" strokecolor="#999" strokeweight="1.44pt"/>
            <v:line id="Line 159" o:spid="_x0000_s1153"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CeHMMAAADcAAAADwAAAGRycy9kb3ducmV2LnhtbESPQWvDMAyF74X9B6NBL2V1lkM7srpl&#10;KxR6bTdGjyLW4rBYDrHWJv++Ogx2k3hP733a7MbYmSsNuU3s4HlZgCGuk2+5cfD5cXh6AZMF2WOX&#10;mBxMlGG3fZhtsPLpxie6nqUxGsK5QgdBpK+szXWgiHmZemLVvtMQUXQdGusHvGl47GxZFCsbsWVt&#10;CNjTPlD9c/6NDr7KPp1kcdnLlKZ1eL+scpnRufnj+PYKRmiUf/Pf9dEr/lrx9RmdwG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gnhzDAAAA3AAAAA8AAAAAAAAAAAAA&#10;AAAAoQIAAGRycy9kb3ducmV2LnhtbFBLBQYAAAAABAAEAPkAAACRAwAAAAA=&#10;" strokecolor="#999" strokeweight=".48pt"/>
            <v:line id="Line 158" o:spid="_x0000_s1154"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w7h8AAAADcAAAADwAAAGRycy9kb3ducmV2LnhtbERPS2vDMAy+D/ofjAa7jNVpDu3I6oS1&#10;MNi1D0aOItbisFgOsdYm/34eFHrTx/fUtpp8ry40xi6wgdUyA0XcBNtxa+B8+nh5BRUF2WIfmAzM&#10;FKEqFw9bLGy48oEuR2lVCuFYoAEnMhRax8aRx7gMA3HivsPoURIcW21HvKZw3+s8y9baY8epweFA&#10;e0fNz/HXG/jKh3CQ53ovc5g3blevYx7RmKfH6f0NlNAkd/HN/WnT/M0K/p9JF+j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psO4fAAAAA3AAAAA8AAAAAAAAAAAAAAAAA&#10;oQIAAGRycy9kb3ducmV2LnhtbFBLBQYAAAAABAAEAPkAAACOAwAAAAA=&#10;" strokecolor="#999" strokeweight=".48pt"/>
            <v:rect id="Rectangle 157" o:spid="_x0000_s1155"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3FIcAA&#10;AADcAAAADwAAAGRycy9kb3ducmV2LnhtbERPTYvCMBC9L/gfwgje1lRBV6pRtCDoZWGr4nVoxraY&#10;TEoTa/33G2Fhb/N4n7Pa9NaIjlpfO1YwGScgiAunay4VnE/7zwUIH5A1Gsek4EUeNuvBxwpT7Z78&#10;Q10eShFD2KeooAqhSaX0RUUW/dg1xJG7udZiiLAtpW7xGcOtkdMkmUuLNceGChvKKiru+cMq+C4u&#10;s71Nut3F5M4dMctO5lorNRr22yWIQH34F/+5DzrO/5rC+5l4gV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3FIcAAAADcAAAADwAAAAAAAAAAAAAAAACYAgAAZHJzL2Rvd25y&#10;ZXYueG1sUEsFBgAAAAAEAAQA9QAAAIUDAAAAAA==&#10;" fillcolor="#999" stroked="f"/>
            <w10:wrap anchorx="page" anchory="page"/>
          </v:group>
        </w:pict>
      </w:r>
    </w:p>
    <w:tbl>
      <w:tblPr>
        <w:tblW w:w="0" w:type="auto"/>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412"/>
        <w:gridCol w:w="3118"/>
        <w:gridCol w:w="2835"/>
        <w:gridCol w:w="2827"/>
        <w:gridCol w:w="1712"/>
        <w:gridCol w:w="2055"/>
      </w:tblGrid>
      <w:tr w:rsidR="00750436" w:rsidTr="0077026A">
        <w:trPr>
          <w:trHeight w:val="1930"/>
        </w:trPr>
        <w:tc>
          <w:tcPr>
            <w:tcW w:w="2412" w:type="dxa"/>
            <w:tcBorders>
              <w:left w:val="single" w:sz="8" w:space="0" w:color="000000"/>
            </w:tcBorders>
          </w:tcPr>
          <w:p w:rsidR="00750436" w:rsidRDefault="00750436" w:rsidP="00582DF6">
            <w:pPr>
              <w:pStyle w:val="BodyText"/>
              <w:jc w:val="center"/>
            </w:pPr>
          </w:p>
        </w:tc>
        <w:tc>
          <w:tcPr>
            <w:tcW w:w="3118" w:type="dxa"/>
          </w:tcPr>
          <w:p w:rsidR="00750436" w:rsidRDefault="00750436" w:rsidP="00582DF6">
            <w:pPr>
              <w:pStyle w:val="BodyText"/>
              <w:jc w:val="center"/>
            </w:pPr>
            <w:r>
              <w:t>њиховим постигнућима,деци која нису прошла ППП и нису добила позиве за упис у ОШ, постигнућима деце на тестовима за процену готовости приликом уписа у</w:t>
            </w:r>
          </w:p>
          <w:p w:rsidR="00750436" w:rsidRDefault="00750436" w:rsidP="00582DF6">
            <w:pPr>
              <w:pStyle w:val="BodyText"/>
              <w:jc w:val="center"/>
            </w:pPr>
            <w:r>
              <w:t>ОШ</w:t>
            </w:r>
          </w:p>
        </w:tc>
        <w:tc>
          <w:tcPr>
            <w:tcW w:w="2835" w:type="dxa"/>
          </w:tcPr>
          <w:p w:rsidR="00750436" w:rsidRDefault="00750436" w:rsidP="00582DF6">
            <w:pPr>
              <w:pStyle w:val="BodyText"/>
              <w:jc w:val="center"/>
            </w:pPr>
          </w:p>
        </w:tc>
        <w:tc>
          <w:tcPr>
            <w:tcW w:w="2827" w:type="dxa"/>
          </w:tcPr>
          <w:p w:rsidR="00750436" w:rsidRDefault="00750436" w:rsidP="00582DF6">
            <w:pPr>
              <w:pStyle w:val="BodyText"/>
              <w:jc w:val="center"/>
            </w:pPr>
          </w:p>
        </w:tc>
        <w:tc>
          <w:tcPr>
            <w:tcW w:w="1712" w:type="dxa"/>
          </w:tcPr>
          <w:p w:rsidR="00750436" w:rsidRDefault="00750436" w:rsidP="00582DF6">
            <w:pPr>
              <w:pStyle w:val="BodyText"/>
              <w:jc w:val="center"/>
            </w:pPr>
          </w:p>
        </w:tc>
        <w:tc>
          <w:tcPr>
            <w:tcW w:w="2055" w:type="dxa"/>
            <w:tcBorders>
              <w:right w:val="single" w:sz="8" w:space="0" w:color="000000"/>
            </w:tcBorders>
          </w:tcPr>
          <w:p w:rsidR="00750436" w:rsidRDefault="00750436" w:rsidP="00582DF6">
            <w:pPr>
              <w:pStyle w:val="BodyText"/>
              <w:jc w:val="center"/>
            </w:pPr>
          </w:p>
        </w:tc>
      </w:tr>
      <w:tr w:rsidR="00750436" w:rsidTr="0077026A">
        <w:trPr>
          <w:trHeight w:val="1655"/>
        </w:trPr>
        <w:tc>
          <w:tcPr>
            <w:tcW w:w="2412" w:type="dxa"/>
            <w:tcBorders>
              <w:left w:val="single" w:sz="8" w:space="0" w:color="000000"/>
            </w:tcBorders>
          </w:tcPr>
          <w:p w:rsidR="00750436" w:rsidRDefault="00750436" w:rsidP="00582DF6">
            <w:pPr>
              <w:pStyle w:val="BodyText"/>
              <w:jc w:val="center"/>
            </w:pPr>
            <w:r>
              <w:t>Примена</w:t>
            </w:r>
          </w:p>
          <w:p w:rsidR="00750436" w:rsidRDefault="00750436" w:rsidP="00582DF6">
            <w:pPr>
              <w:pStyle w:val="BodyText"/>
              <w:jc w:val="center"/>
            </w:pPr>
            <w:r>
              <w:t>афирмативне мере приликом уписа у средњушколу</w:t>
            </w:r>
          </w:p>
        </w:tc>
        <w:tc>
          <w:tcPr>
            <w:tcW w:w="3118" w:type="dxa"/>
          </w:tcPr>
          <w:p w:rsidR="00750436" w:rsidRDefault="00750436" w:rsidP="00582DF6">
            <w:pPr>
              <w:pStyle w:val="BodyText"/>
              <w:jc w:val="center"/>
            </w:pPr>
            <w:r>
              <w:t>Број ромских ученика уписаних применом мере афирмативне мере, број укупно пријављених и број</w:t>
            </w:r>
          </w:p>
          <w:p w:rsidR="00750436" w:rsidRDefault="00750436" w:rsidP="00582DF6">
            <w:pPr>
              <w:pStyle w:val="BodyText"/>
              <w:jc w:val="center"/>
            </w:pPr>
            <w:r>
              <w:t>уписан редовном процедуром</w:t>
            </w:r>
          </w:p>
        </w:tc>
        <w:tc>
          <w:tcPr>
            <w:tcW w:w="2835" w:type="dxa"/>
          </w:tcPr>
          <w:p w:rsidR="00750436" w:rsidRDefault="00750436" w:rsidP="00582DF6">
            <w:pPr>
              <w:pStyle w:val="BodyText"/>
              <w:rPr>
                <w:sz w:val="21"/>
              </w:rPr>
            </w:pPr>
          </w:p>
          <w:p w:rsidR="00750436" w:rsidRDefault="00750436" w:rsidP="00582DF6">
            <w:pPr>
              <w:pStyle w:val="BodyText"/>
              <w:jc w:val="center"/>
            </w:pPr>
            <w:r>
              <w:t>Основне школе на подручју градске општине Врања и градске општине ВрањскаБања</w:t>
            </w:r>
          </w:p>
        </w:tc>
        <w:tc>
          <w:tcPr>
            <w:tcW w:w="2827" w:type="dxa"/>
          </w:tcPr>
          <w:p w:rsidR="00750436" w:rsidRDefault="00750436" w:rsidP="00582DF6">
            <w:pPr>
              <w:pStyle w:val="BodyText"/>
              <w:jc w:val="center"/>
            </w:pPr>
            <w:r>
              <w:t>Министарство просвете, науке и технолошког развоја</w:t>
            </w:r>
          </w:p>
          <w:p w:rsidR="00750436" w:rsidRDefault="00750436" w:rsidP="00582DF6">
            <w:pPr>
              <w:pStyle w:val="BodyText"/>
              <w:jc w:val="center"/>
            </w:pPr>
            <w:r>
              <w:t>Канцеларија за</w:t>
            </w:r>
          </w:p>
          <w:p w:rsidR="00750436" w:rsidRDefault="00750436" w:rsidP="00582DF6">
            <w:pPr>
              <w:pStyle w:val="BodyText"/>
              <w:jc w:val="center"/>
            </w:pPr>
            <w:r>
              <w:t xml:space="preserve">људска и мањинска права, Национални савет ромске националне мањине, </w:t>
            </w:r>
            <w:r w:rsidRPr="0053767A">
              <w:t>Ромска</w:t>
            </w:r>
            <w:r>
              <w:t xml:space="preserve"> Канцелараија</w:t>
            </w:r>
          </w:p>
        </w:tc>
        <w:tc>
          <w:tcPr>
            <w:tcW w:w="1712" w:type="dxa"/>
          </w:tcPr>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pPr>
            <w:r>
              <w:t>2018-2021</w:t>
            </w:r>
          </w:p>
        </w:tc>
        <w:tc>
          <w:tcPr>
            <w:tcW w:w="2055" w:type="dxa"/>
            <w:tcBorders>
              <w:right w:val="single" w:sz="8" w:space="0" w:color="000000"/>
            </w:tcBorders>
          </w:tcPr>
          <w:p w:rsidR="00750436" w:rsidRDefault="00750436" w:rsidP="00582DF6">
            <w:pPr>
              <w:pStyle w:val="BodyText"/>
              <w:jc w:val="center"/>
            </w:pPr>
            <w:r>
              <w:t>Локална самоуправа</w:t>
            </w:r>
          </w:p>
        </w:tc>
      </w:tr>
      <w:tr w:rsidR="00750436" w:rsidTr="0077026A">
        <w:trPr>
          <w:trHeight w:val="1931"/>
        </w:trPr>
        <w:tc>
          <w:tcPr>
            <w:tcW w:w="2412" w:type="dxa"/>
            <w:tcBorders>
              <w:left w:val="single" w:sz="8" w:space="0" w:color="000000"/>
            </w:tcBorders>
          </w:tcPr>
          <w:p w:rsidR="00750436" w:rsidRDefault="00750436" w:rsidP="00582DF6">
            <w:pPr>
              <w:pStyle w:val="BodyText"/>
              <w:jc w:val="center"/>
            </w:pPr>
            <w:r>
              <w:t>Обезбеђивање стипендије успешним ромским ученицима,који похађају средњу школу</w:t>
            </w:r>
          </w:p>
        </w:tc>
        <w:tc>
          <w:tcPr>
            <w:tcW w:w="3118" w:type="dxa"/>
          </w:tcPr>
          <w:p w:rsidR="00750436" w:rsidRDefault="00750436" w:rsidP="00582DF6">
            <w:pPr>
              <w:pStyle w:val="BodyText"/>
              <w:jc w:val="center"/>
              <w:rPr>
                <w:sz w:val="23"/>
              </w:rPr>
            </w:pPr>
          </w:p>
          <w:p w:rsidR="00750436" w:rsidRDefault="00750436" w:rsidP="00582DF6">
            <w:pPr>
              <w:pStyle w:val="BodyText"/>
              <w:jc w:val="center"/>
            </w:pPr>
            <w:r>
              <w:t>Број ученика за које је обезбеђена стипендија</w:t>
            </w:r>
          </w:p>
        </w:tc>
        <w:tc>
          <w:tcPr>
            <w:tcW w:w="2835" w:type="dxa"/>
          </w:tcPr>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Средње школе на подручју градске општине Врања и градске општине Врањска Бања</w:t>
            </w:r>
          </w:p>
        </w:tc>
        <w:tc>
          <w:tcPr>
            <w:tcW w:w="2827" w:type="dxa"/>
          </w:tcPr>
          <w:p w:rsidR="00750436" w:rsidRDefault="00750436" w:rsidP="00582DF6">
            <w:pPr>
              <w:pStyle w:val="BodyText"/>
              <w:jc w:val="center"/>
            </w:pPr>
            <w:r w:rsidRPr="0053767A">
              <w:t>Министарство просвете, науке и технолошког развоја,</w:t>
            </w:r>
          </w:p>
          <w:p w:rsidR="00750436" w:rsidRPr="0053767A" w:rsidRDefault="00750436" w:rsidP="00582DF6">
            <w:pPr>
              <w:pStyle w:val="BodyText"/>
              <w:jc w:val="center"/>
            </w:pPr>
            <w:r w:rsidRPr="0053767A">
              <w:t>Канцеларија за</w:t>
            </w:r>
          </w:p>
          <w:p w:rsidR="00750436" w:rsidRDefault="00750436" w:rsidP="00582DF6">
            <w:pPr>
              <w:pStyle w:val="BodyText"/>
              <w:jc w:val="center"/>
            </w:pPr>
            <w:r>
              <w:t>људска и</w:t>
            </w:r>
          </w:p>
          <w:p w:rsidR="00750436" w:rsidRDefault="00750436" w:rsidP="00582DF6">
            <w:pPr>
              <w:pStyle w:val="BodyText"/>
              <w:jc w:val="center"/>
            </w:pPr>
            <w:r w:rsidRPr="0053767A">
              <w:t xml:space="preserve">мањинска права, Национални савет ромске националне мањине, Ромска </w:t>
            </w:r>
            <w:r>
              <w:t>Канцелараија</w:t>
            </w:r>
          </w:p>
        </w:tc>
        <w:tc>
          <w:tcPr>
            <w:tcW w:w="1712" w:type="dxa"/>
          </w:tcPr>
          <w:p w:rsidR="00750436" w:rsidRDefault="00750436" w:rsidP="00582DF6">
            <w:pPr>
              <w:pStyle w:val="BodyText"/>
              <w:jc w:val="center"/>
              <w:rPr>
                <w:sz w:val="23"/>
              </w:rPr>
            </w:pPr>
          </w:p>
          <w:p w:rsidR="00750436" w:rsidRDefault="00750436" w:rsidP="00582DF6">
            <w:pPr>
              <w:pStyle w:val="BodyText"/>
              <w:jc w:val="center"/>
            </w:pPr>
            <w:r>
              <w:t>2018-2021</w:t>
            </w:r>
          </w:p>
        </w:tc>
        <w:tc>
          <w:tcPr>
            <w:tcW w:w="2055" w:type="dxa"/>
            <w:tcBorders>
              <w:right w:val="single" w:sz="8" w:space="0" w:color="000000"/>
            </w:tcBorders>
          </w:tcPr>
          <w:p w:rsidR="00750436" w:rsidRDefault="00750436" w:rsidP="00582DF6">
            <w:pPr>
              <w:pStyle w:val="BodyText"/>
              <w:jc w:val="center"/>
              <w:rPr>
                <w:sz w:val="23"/>
              </w:rPr>
            </w:pPr>
          </w:p>
          <w:p w:rsidR="00750436" w:rsidRDefault="00750436" w:rsidP="00582DF6">
            <w:pPr>
              <w:pStyle w:val="BodyText"/>
              <w:jc w:val="center"/>
            </w:pPr>
            <w:r>
              <w:t>Донатори</w:t>
            </w:r>
          </w:p>
        </w:tc>
      </w:tr>
      <w:tr w:rsidR="00750436" w:rsidTr="0077026A">
        <w:trPr>
          <w:trHeight w:val="420"/>
        </w:trPr>
        <w:tc>
          <w:tcPr>
            <w:tcW w:w="2412" w:type="dxa"/>
            <w:tcBorders>
              <w:left w:val="single" w:sz="8" w:space="0" w:color="000000"/>
              <w:bottom w:val="single" w:sz="8" w:space="0" w:color="000000"/>
            </w:tcBorders>
          </w:tcPr>
          <w:p w:rsidR="00750436" w:rsidRDefault="00750436" w:rsidP="00582DF6">
            <w:pPr>
              <w:pStyle w:val="BodyText"/>
              <w:jc w:val="center"/>
            </w:pPr>
            <w:r>
              <w:t>Примена</w:t>
            </w:r>
          </w:p>
          <w:p w:rsidR="00750436" w:rsidRDefault="00750436" w:rsidP="00582DF6">
            <w:pPr>
              <w:pStyle w:val="BodyText"/>
              <w:jc w:val="center"/>
            </w:pPr>
            <w:r>
              <w:t>Афирмативних мера за упис на високе школе и факултете</w:t>
            </w:r>
          </w:p>
        </w:tc>
        <w:tc>
          <w:tcPr>
            <w:tcW w:w="3118" w:type="dxa"/>
            <w:tcBorders>
              <w:bottom w:val="single" w:sz="8" w:space="0" w:color="000000"/>
            </w:tcBorders>
          </w:tcPr>
          <w:p w:rsidR="00750436" w:rsidRDefault="00750436" w:rsidP="00582DF6">
            <w:pPr>
              <w:pStyle w:val="BodyText"/>
              <w:jc w:val="center"/>
            </w:pPr>
            <w:r>
              <w:t>Број ромских ученика уписаних применом афирмативних мера, број укупно пријављених и број уписаних редовном процедуром</w:t>
            </w:r>
          </w:p>
        </w:tc>
        <w:tc>
          <w:tcPr>
            <w:tcW w:w="2835" w:type="dxa"/>
            <w:tcBorders>
              <w:bottom w:val="single" w:sz="8" w:space="0" w:color="000000"/>
            </w:tcBorders>
          </w:tcPr>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Средње школе на подручју града Врања</w:t>
            </w:r>
          </w:p>
        </w:tc>
        <w:tc>
          <w:tcPr>
            <w:tcW w:w="2827" w:type="dxa"/>
            <w:tcBorders>
              <w:bottom w:val="single" w:sz="8" w:space="0" w:color="000000"/>
            </w:tcBorders>
          </w:tcPr>
          <w:p w:rsidR="00750436" w:rsidRPr="0077026A" w:rsidRDefault="00750436" w:rsidP="00582DF6">
            <w:pPr>
              <w:pStyle w:val="BodyText"/>
              <w:jc w:val="center"/>
            </w:pPr>
            <w:r w:rsidRPr="0077026A">
              <w:t>Министарство просвете, науке и технолошког развоја, Канцеларија за</w:t>
            </w:r>
          </w:p>
          <w:p w:rsidR="00750436" w:rsidRDefault="00750436" w:rsidP="00582DF6">
            <w:pPr>
              <w:pStyle w:val="BodyText"/>
              <w:jc w:val="center"/>
            </w:pPr>
            <w:r w:rsidRPr="0077026A">
              <w:t xml:space="preserve">људска и мањинска права, Национални савет ромске националне мањине, Ромска </w:t>
            </w:r>
            <w:r>
              <w:t>Канцелараија</w:t>
            </w:r>
          </w:p>
        </w:tc>
        <w:tc>
          <w:tcPr>
            <w:tcW w:w="1712" w:type="dxa"/>
            <w:tcBorders>
              <w:bottom w:val="single" w:sz="8" w:space="0" w:color="000000"/>
            </w:tcBorders>
          </w:tcPr>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pPr>
            <w:r>
              <w:t>2018-2021</w:t>
            </w:r>
          </w:p>
        </w:tc>
        <w:tc>
          <w:tcPr>
            <w:tcW w:w="2055" w:type="dxa"/>
            <w:tcBorders>
              <w:bottom w:val="single" w:sz="8" w:space="0" w:color="000000"/>
              <w:right w:val="single" w:sz="8" w:space="0" w:color="000000"/>
            </w:tcBorders>
          </w:tcPr>
          <w:p w:rsidR="00750436" w:rsidRDefault="00750436" w:rsidP="00582DF6">
            <w:pPr>
              <w:pStyle w:val="BodyText"/>
              <w:jc w:val="center"/>
            </w:pPr>
            <w:r>
              <w:t>Локална самоуправа</w:t>
            </w:r>
          </w:p>
          <w:p w:rsidR="00750436" w:rsidRDefault="00750436" w:rsidP="00582DF6">
            <w:pPr>
              <w:pStyle w:val="BodyText"/>
              <w:jc w:val="center"/>
              <w:rPr>
                <w:sz w:val="23"/>
              </w:rPr>
            </w:pPr>
          </w:p>
          <w:p w:rsidR="00750436" w:rsidRDefault="00750436" w:rsidP="00582DF6">
            <w:pPr>
              <w:pStyle w:val="BodyText"/>
              <w:jc w:val="center"/>
            </w:pPr>
            <w:r>
              <w:t>Донатори</w:t>
            </w:r>
          </w:p>
        </w:tc>
      </w:tr>
    </w:tbl>
    <w:p w:rsidR="00750436" w:rsidRDefault="00750436" w:rsidP="00582DF6">
      <w:pPr>
        <w:rPr>
          <w:sz w:val="24"/>
        </w:rPr>
        <w:sectPr w:rsidR="00750436">
          <w:pgSz w:w="16840" w:h="11910" w:orient="landscape"/>
          <w:pgMar w:top="1100" w:right="1020" w:bottom="880" w:left="580" w:header="0" w:footer="700" w:gutter="0"/>
          <w:cols w:space="720"/>
        </w:sectPr>
      </w:pPr>
    </w:p>
    <w:tbl>
      <w:tblPr>
        <w:tblpPr w:leftFromText="180" w:rightFromText="180" w:vertAnchor="text" w:horzAnchor="margin" w:tblpY="-269"/>
        <w:tblW w:w="15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586"/>
        <w:gridCol w:w="2990"/>
        <w:gridCol w:w="2909"/>
        <w:gridCol w:w="2215"/>
        <w:gridCol w:w="1890"/>
        <w:gridCol w:w="2790"/>
      </w:tblGrid>
      <w:tr w:rsidR="00750436" w:rsidTr="00082E8B">
        <w:trPr>
          <w:trHeight w:val="606"/>
        </w:trPr>
        <w:tc>
          <w:tcPr>
            <w:tcW w:w="15380"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800000"/>
                <w:sz w:val="24"/>
              </w:rPr>
              <w:t>Циљ: Обезбеђивање квалитетног образовања за што већи број ромске деце</w:t>
            </w:r>
          </w:p>
        </w:tc>
      </w:tr>
      <w:tr w:rsidR="00750436" w:rsidTr="00082E8B">
        <w:trPr>
          <w:trHeight w:val="1283"/>
        </w:trPr>
        <w:tc>
          <w:tcPr>
            <w:tcW w:w="2586" w:type="dxa"/>
            <w:tcBorders>
              <w:top w:val="single" w:sz="12" w:space="0" w:color="000000"/>
              <w:bottom w:val="single" w:sz="12" w:space="0" w:color="000000"/>
              <w:right w:val="single" w:sz="12" w:space="0" w:color="000000"/>
            </w:tcBorders>
          </w:tcPr>
          <w:p w:rsidR="00750436" w:rsidRDefault="00750436" w:rsidP="00582DF6">
            <w:pPr>
              <w:pStyle w:val="TableParagraph"/>
              <w:spacing w:line="272" w:lineRule="exact"/>
              <w:ind w:left="400"/>
              <w:jc w:val="center"/>
              <w:rPr>
                <w:b/>
                <w:sz w:val="24"/>
              </w:rPr>
            </w:pPr>
            <w:r>
              <w:rPr>
                <w:b/>
                <w:color w:val="6F2F9F"/>
                <w:sz w:val="24"/>
              </w:rPr>
              <w:t>АКТИВНОСТИ</w:t>
            </w:r>
          </w:p>
          <w:p w:rsidR="00750436" w:rsidRPr="00272D17" w:rsidRDefault="00750436" w:rsidP="00582DF6"/>
          <w:p w:rsidR="00750436" w:rsidRDefault="00750436" w:rsidP="00582DF6"/>
          <w:p w:rsidR="00750436" w:rsidRPr="00272D17" w:rsidRDefault="00750436" w:rsidP="00582DF6">
            <w:pPr>
              <w:jc w:val="center"/>
            </w:pPr>
          </w:p>
        </w:tc>
        <w:tc>
          <w:tcPr>
            <w:tcW w:w="29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TableParagraph"/>
              <w:spacing w:line="272" w:lineRule="exact"/>
              <w:ind w:right="346"/>
              <w:jc w:val="center"/>
              <w:rPr>
                <w:b/>
                <w:sz w:val="24"/>
              </w:rPr>
            </w:pPr>
            <w:r>
              <w:rPr>
                <w:b/>
                <w:color w:val="6F2F9F"/>
                <w:sz w:val="24"/>
              </w:rPr>
              <w:t>ИНДИКАТОРИ</w:t>
            </w:r>
          </w:p>
        </w:tc>
        <w:tc>
          <w:tcPr>
            <w:tcW w:w="2909"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TableParagraph"/>
              <w:ind w:left="261" w:right="223" w:firstLine="235"/>
              <w:jc w:val="center"/>
              <w:rPr>
                <w:b/>
                <w:sz w:val="24"/>
              </w:rPr>
            </w:pPr>
            <w:r>
              <w:rPr>
                <w:b/>
                <w:color w:val="6F2F9F"/>
                <w:sz w:val="24"/>
              </w:rPr>
              <w:t>НОСИЛАЦ АКТИВНОСТИ</w:t>
            </w:r>
          </w:p>
        </w:tc>
        <w:tc>
          <w:tcPr>
            <w:tcW w:w="2215"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TableParagraph"/>
              <w:spacing w:line="272" w:lineRule="exact"/>
              <w:ind w:left="163"/>
              <w:jc w:val="center"/>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TableParagraph"/>
              <w:spacing w:line="272" w:lineRule="exact"/>
              <w:ind w:left="148" w:right="127"/>
              <w:jc w:val="center"/>
              <w:rPr>
                <w:b/>
                <w:sz w:val="24"/>
              </w:rPr>
            </w:pPr>
            <w:r>
              <w:rPr>
                <w:b/>
                <w:color w:val="6F2F9F"/>
                <w:sz w:val="24"/>
              </w:rPr>
              <w:t>ВРЕМЕНСКИ РОК</w:t>
            </w:r>
          </w:p>
        </w:tc>
        <w:tc>
          <w:tcPr>
            <w:tcW w:w="2790" w:type="dxa"/>
            <w:tcBorders>
              <w:top w:val="single" w:sz="12" w:space="0" w:color="000000"/>
              <w:left w:val="double" w:sz="2" w:space="0" w:color="000000"/>
              <w:bottom w:val="single" w:sz="12" w:space="0" w:color="000000"/>
            </w:tcBorders>
          </w:tcPr>
          <w:p w:rsidR="00750436" w:rsidRDefault="00750436" w:rsidP="00582DF6">
            <w:pPr>
              <w:pStyle w:val="TableParagraph"/>
              <w:spacing w:line="272" w:lineRule="exact"/>
              <w:jc w:val="center"/>
              <w:rPr>
                <w:b/>
                <w:sz w:val="24"/>
              </w:rPr>
            </w:pPr>
            <w:r>
              <w:rPr>
                <w:b/>
                <w:color w:val="6F2F9F"/>
                <w:sz w:val="24"/>
              </w:rPr>
              <w:t>ИЗВОРИ</w:t>
            </w:r>
          </w:p>
          <w:p w:rsidR="00750436" w:rsidRDefault="00750436" w:rsidP="00582DF6">
            <w:pPr>
              <w:pStyle w:val="TableParagraph"/>
              <w:ind w:left="346" w:right="335"/>
              <w:jc w:val="center"/>
              <w:rPr>
                <w:b/>
                <w:color w:val="6F2F9F"/>
                <w:spacing w:val="-1"/>
                <w:sz w:val="24"/>
              </w:rPr>
            </w:pPr>
            <w:r>
              <w:rPr>
                <w:b/>
                <w:color w:val="6F2F9F"/>
                <w:spacing w:val="-1"/>
                <w:sz w:val="24"/>
              </w:rPr>
              <w:t xml:space="preserve">ФИНАНСИРАЊА </w:t>
            </w:r>
          </w:p>
          <w:p w:rsidR="00750436" w:rsidRDefault="00750436" w:rsidP="00582DF6">
            <w:pPr>
              <w:pStyle w:val="TableParagraph"/>
              <w:ind w:left="346" w:right="335"/>
              <w:jc w:val="center"/>
              <w:rPr>
                <w:b/>
                <w:sz w:val="24"/>
              </w:rPr>
            </w:pPr>
            <w:r>
              <w:rPr>
                <w:b/>
                <w:color w:val="6F2F9F"/>
                <w:sz w:val="24"/>
              </w:rPr>
              <w:t>2018-2021</w:t>
            </w:r>
          </w:p>
        </w:tc>
      </w:tr>
      <w:tr w:rsidR="00750436" w:rsidTr="00082E8B">
        <w:trPr>
          <w:trHeight w:val="1715"/>
        </w:trPr>
        <w:tc>
          <w:tcPr>
            <w:tcW w:w="2586" w:type="dxa"/>
            <w:tcBorders>
              <w:top w:val="single" w:sz="12" w:space="0" w:color="000000"/>
              <w:bottom w:val="single" w:sz="12" w:space="0" w:color="000000"/>
              <w:right w:val="single" w:sz="12" w:space="0" w:color="000000"/>
            </w:tcBorders>
          </w:tcPr>
          <w:p w:rsidR="00750436" w:rsidRDefault="00750436" w:rsidP="00582DF6">
            <w:pPr>
              <w:pStyle w:val="BodyText"/>
              <w:jc w:val="center"/>
            </w:pPr>
            <w:r>
              <w:t>Обезбедити рад педагошким асистентима за предшколско</w:t>
            </w:r>
          </w:p>
          <w:p w:rsidR="00750436" w:rsidRDefault="00750436" w:rsidP="00582DF6">
            <w:pPr>
              <w:pStyle w:val="BodyText"/>
              <w:jc w:val="center"/>
            </w:pPr>
            <w:r>
              <w:t>образовање током целе године</w:t>
            </w:r>
          </w:p>
        </w:tc>
        <w:tc>
          <w:tcPr>
            <w:tcW w:w="29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Број ангажованих асистената</w:t>
            </w:r>
          </w:p>
        </w:tc>
        <w:tc>
          <w:tcPr>
            <w:tcW w:w="2909"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BodyText"/>
              <w:jc w:val="center"/>
              <w:rPr>
                <w:sz w:val="23"/>
              </w:rPr>
            </w:pPr>
          </w:p>
          <w:p w:rsidR="00750436" w:rsidRDefault="00750436" w:rsidP="00582DF6">
            <w:pPr>
              <w:pStyle w:val="BodyText"/>
              <w:jc w:val="center"/>
            </w:pPr>
            <w:r>
              <w:t>Предшколска установа</w:t>
            </w:r>
          </w:p>
        </w:tc>
        <w:tc>
          <w:tcPr>
            <w:tcW w:w="2215"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p>
          <w:p w:rsidR="00750436" w:rsidRDefault="00750436" w:rsidP="00582DF6">
            <w:pPr>
              <w:pStyle w:val="BodyText"/>
              <w:jc w:val="center"/>
            </w:pPr>
            <w:r>
              <w:t>Локална самоуправа Министарство</w:t>
            </w:r>
          </w:p>
          <w:p w:rsidR="00750436" w:rsidRPr="00D43FB2" w:rsidRDefault="00750436" w:rsidP="00582DF6">
            <w:pPr>
              <w:pStyle w:val="BodyText"/>
              <w:jc w:val="center"/>
            </w:pPr>
            <w:r>
              <w:t>просвете, науке и технолошког развоја</w:t>
            </w:r>
          </w:p>
        </w:tc>
        <w:tc>
          <w:tcPr>
            <w:tcW w:w="18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2018-2021</w:t>
            </w:r>
          </w:p>
        </w:tc>
        <w:tc>
          <w:tcPr>
            <w:tcW w:w="2790" w:type="dxa"/>
            <w:tcBorders>
              <w:top w:val="single" w:sz="12" w:space="0" w:color="000000"/>
              <w:left w:val="double" w:sz="2" w:space="0" w:color="000000"/>
              <w:bottom w:val="single" w:sz="12" w:space="0" w:color="000000"/>
            </w:tcBorders>
          </w:tcPr>
          <w:p w:rsidR="00750436" w:rsidRDefault="00750436" w:rsidP="00582DF6">
            <w:pPr>
              <w:pStyle w:val="BodyText"/>
              <w:jc w:val="center"/>
            </w:pPr>
            <w:r>
              <w:t>Министарство просвете, науке и технолошког развоја</w:t>
            </w:r>
          </w:p>
        </w:tc>
      </w:tr>
      <w:tr w:rsidR="00750436" w:rsidTr="00082E8B">
        <w:trPr>
          <w:trHeight w:val="2570"/>
        </w:trPr>
        <w:tc>
          <w:tcPr>
            <w:tcW w:w="2586" w:type="dxa"/>
            <w:tcBorders>
              <w:top w:val="single" w:sz="12" w:space="0" w:color="000000"/>
              <w:bottom w:val="single" w:sz="12" w:space="0" w:color="000000"/>
              <w:right w:val="single" w:sz="12" w:space="0" w:color="000000"/>
            </w:tcBorders>
          </w:tcPr>
          <w:p w:rsidR="00750436" w:rsidRDefault="00750436" w:rsidP="00582DF6">
            <w:pPr>
              <w:pStyle w:val="BodyText"/>
              <w:jc w:val="center"/>
            </w:pPr>
            <w:r>
              <w:t>Материјална подршка породицама у стању социјалне потребе, чија деца похађају ППП, ОШ и средње за трошкове</w:t>
            </w:r>
          </w:p>
          <w:p w:rsidR="00750436" w:rsidRDefault="00750436" w:rsidP="00582DF6">
            <w:pPr>
              <w:pStyle w:val="BodyText"/>
              <w:jc w:val="center"/>
            </w:pPr>
            <w:r>
              <w:t>боравка деце у установи (ужина, путни трошкови и краћи од 4 км, излети, представе)</w:t>
            </w:r>
          </w:p>
        </w:tc>
        <w:tc>
          <w:tcPr>
            <w:tcW w:w="29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Број деце корисника</w:t>
            </w:r>
          </w:p>
        </w:tc>
        <w:tc>
          <w:tcPr>
            <w:tcW w:w="2909"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BodyText"/>
              <w:jc w:val="center"/>
            </w:pPr>
            <w:r>
              <w:t>Ромска Канцеларија</w:t>
            </w:r>
          </w:p>
          <w:p w:rsidR="00750436" w:rsidRDefault="00750436" w:rsidP="00582DF6">
            <w:pPr>
              <w:pStyle w:val="BodyText"/>
              <w:jc w:val="center"/>
            </w:pPr>
            <w:r>
              <w:t>Предшколска установа</w:t>
            </w:r>
          </w:p>
          <w:p w:rsidR="00750436" w:rsidRDefault="00750436" w:rsidP="00582DF6">
            <w:pPr>
              <w:pStyle w:val="BodyText"/>
              <w:jc w:val="center"/>
            </w:pPr>
            <w:r>
              <w:t>Основне и средње школе на територији градске општине Врања и градске општине Врањска Бања</w:t>
            </w:r>
          </w:p>
        </w:tc>
        <w:tc>
          <w:tcPr>
            <w:tcW w:w="2215"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Локална самоуправа Црвени Крст</w:t>
            </w:r>
          </w:p>
          <w:p w:rsidR="00750436" w:rsidRDefault="00750436" w:rsidP="00582DF6">
            <w:pPr>
              <w:pStyle w:val="BodyText"/>
              <w:jc w:val="center"/>
            </w:pPr>
            <w:r>
              <w:t xml:space="preserve"> Центар за социјални рад</w:t>
            </w:r>
          </w:p>
          <w:p w:rsidR="00750436" w:rsidRPr="00D43FB2" w:rsidRDefault="00750436" w:rsidP="00582DF6">
            <w:pPr>
              <w:pStyle w:val="BodyText"/>
              <w:jc w:val="center"/>
            </w:pPr>
            <w:r>
              <w:t>Ромске НВО</w:t>
            </w:r>
          </w:p>
        </w:tc>
        <w:tc>
          <w:tcPr>
            <w:tcW w:w="18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2018-2021</w:t>
            </w:r>
          </w:p>
        </w:tc>
        <w:tc>
          <w:tcPr>
            <w:tcW w:w="2790" w:type="dxa"/>
            <w:tcBorders>
              <w:top w:val="single" w:sz="12" w:space="0" w:color="000000"/>
              <w:left w:val="double" w:sz="2" w:space="0" w:color="000000"/>
              <w:bottom w:val="single" w:sz="12" w:space="0" w:color="000000"/>
            </w:tcBorders>
          </w:tcPr>
          <w:p w:rsidR="00750436" w:rsidRDefault="00750436" w:rsidP="00582DF6">
            <w:pPr>
              <w:pStyle w:val="BodyText"/>
              <w:jc w:val="center"/>
            </w:pPr>
            <w:r>
              <w:t>Донатори</w:t>
            </w:r>
          </w:p>
        </w:tc>
      </w:tr>
      <w:tr w:rsidR="00750436" w:rsidTr="00082E8B">
        <w:trPr>
          <w:trHeight w:val="1598"/>
        </w:trPr>
        <w:tc>
          <w:tcPr>
            <w:tcW w:w="2586" w:type="dxa"/>
            <w:tcBorders>
              <w:top w:val="single" w:sz="12" w:space="0" w:color="000000"/>
              <w:bottom w:val="single" w:sz="12" w:space="0" w:color="000000"/>
              <w:right w:val="single" w:sz="12" w:space="0" w:color="000000"/>
            </w:tcBorders>
          </w:tcPr>
          <w:p w:rsidR="00750436" w:rsidRDefault="00750436" w:rsidP="00582DF6">
            <w:pPr>
              <w:pStyle w:val="BodyText"/>
              <w:jc w:val="center"/>
            </w:pPr>
            <w:r>
              <w:t>Укључивање активности за обезбеђивање квалитетног ППП</w:t>
            </w:r>
          </w:p>
          <w:p w:rsidR="00750436" w:rsidRDefault="00750436" w:rsidP="00582DF6">
            <w:pPr>
              <w:pStyle w:val="BodyText"/>
              <w:jc w:val="center"/>
            </w:pPr>
            <w:r>
              <w:t>образовања Ромима у годишње планове ПУ</w:t>
            </w:r>
          </w:p>
        </w:tc>
        <w:tc>
          <w:tcPr>
            <w:tcW w:w="29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Број и квалитет активности у оквиру годишљих планова ПУ</w:t>
            </w:r>
          </w:p>
        </w:tc>
        <w:tc>
          <w:tcPr>
            <w:tcW w:w="2909"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BodyText"/>
              <w:jc w:val="center"/>
            </w:pPr>
            <w:r>
              <w:t>Предшколска установа</w:t>
            </w:r>
          </w:p>
        </w:tc>
        <w:tc>
          <w:tcPr>
            <w:tcW w:w="2215"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Локална самоуправа Ромска КанцеларијаМобилни тим</w:t>
            </w:r>
          </w:p>
        </w:tc>
        <w:tc>
          <w:tcPr>
            <w:tcW w:w="18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2018-2021</w:t>
            </w:r>
          </w:p>
        </w:tc>
        <w:tc>
          <w:tcPr>
            <w:tcW w:w="2790" w:type="dxa"/>
            <w:tcBorders>
              <w:top w:val="single" w:sz="12" w:space="0" w:color="000000"/>
              <w:left w:val="double" w:sz="2" w:space="0" w:color="000000"/>
              <w:bottom w:val="single" w:sz="12" w:space="0" w:color="000000"/>
            </w:tcBorders>
          </w:tcPr>
          <w:p w:rsidR="00750436" w:rsidRDefault="00750436" w:rsidP="00582DF6">
            <w:pPr>
              <w:pStyle w:val="BodyText"/>
              <w:jc w:val="center"/>
            </w:pPr>
            <w:r>
              <w:t>Локална самоуправа</w:t>
            </w:r>
          </w:p>
        </w:tc>
      </w:tr>
      <w:tr w:rsidR="00750436" w:rsidTr="00082E8B">
        <w:trPr>
          <w:trHeight w:val="1895"/>
        </w:trPr>
        <w:tc>
          <w:tcPr>
            <w:tcW w:w="2586" w:type="dxa"/>
            <w:tcBorders>
              <w:top w:val="single" w:sz="12" w:space="0" w:color="000000"/>
              <w:bottom w:val="single" w:sz="12" w:space="0" w:color="000000"/>
              <w:right w:val="single" w:sz="12" w:space="0" w:color="000000"/>
            </w:tcBorders>
          </w:tcPr>
          <w:p w:rsidR="00750436" w:rsidRDefault="00750436" w:rsidP="00582DF6">
            <w:pPr>
              <w:pStyle w:val="BodyText"/>
              <w:jc w:val="center"/>
              <w:rPr>
                <w:sz w:val="23"/>
              </w:rPr>
            </w:pPr>
          </w:p>
          <w:p w:rsidR="00750436" w:rsidRDefault="00750436" w:rsidP="00582DF6">
            <w:pPr>
              <w:pStyle w:val="BodyText"/>
              <w:jc w:val="center"/>
            </w:pPr>
            <w:r>
              <w:t>Укључивање ученика ромске националности у ђачке парламенте</w:t>
            </w:r>
          </w:p>
        </w:tc>
        <w:tc>
          <w:tcPr>
            <w:tcW w:w="29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Број школа које су реализовале ову меру,број ученика ромске</w:t>
            </w:r>
          </w:p>
          <w:p w:rsidR="00750436" w:rsidRDefault="00750436" w:rsidP="00582DF6">
            <w:pPr>
              <w:pStyle w:val="BodyText"/>
              <w:jc w:val="center"/>
            </w:pPr>
            <w:r>
              <w:t xml:space="preserve">националности укључених у ђачке  </w:t>
            </w:r>
            <w:r w:rsidRPr="002D5705">
              <w:t>парламенте</w:t>
            </w:r>
          </w:p>
        </w:tc>
        <w:tc>
          <w:tcPr>
            <w:tcW w:w="2909"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BodyText"/>
              <w:jc w:val="center"/>
            </w:pPr>
            <w:r>
              <w:t>Основне и средње школе</w:t>
            </w:r>
          </w:p>
        </w:tc>
        <w:tc>
          <w:tcPr>
            <w:tcW w:w="2215"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Локална самоуправа</w:t>
            </w:r>
          </w:p>
          <w:p w:rsidR="00750436" w:rsidRDefault="00750436" w:rsidP="00582DF6">
            <w:pPr>
              <w:pStyle w:val="BodyText"/>
              <w:jc w:val="center"/>
            </w:pPr>
            <w:r>
              <w:t xml:space="preserve">Тим заинклузивно образовање </w:t>
            </w:r>
            <w:r w:rsidRPr="002D5705">
              <w:t>Рома</w:t>
            </w:r>
          </w:p>
        </w:tc>
        <w:tc>
          <w:tcPr>
            <w:tcW w:w="189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2018-2021</w:t>
            </w:r>
          </w:p>
        </w:tc>
        <w:tc>
          <w:tcPr>
            <w:tcW w:w="2790" w:type="dxa"/>
            <w:tcBorders>
              <w:top w:val="single" w:sz="12" w:space="0" w:color="000000"/>
              <w:left w:val="double" w:sz="2" w:space="0" w:color="000000"/>
              <w:bottom w:val="single" w:sz="12" w:space="0" w:color="000000"/>
            </w:tcBorders>
          </w:tcPr>
          <w:p w:rsidR="00750436" w:rsidRDefault="00750436" w:rsidP="00582DF6">
            <w:pPr>
              <w:pStyle w:val="BodyText"/>
              <w:jc w:val="center"/>
            </w:pPr>
            <w:r>
              <w:t>Локална самоуправа</w:t>
            </w:r>
          </w:p>
        </w:tc>
      </w:tr>
    </w:tbl>
    <w:p w:rsidR="00750436" w:rsidRPr="00272D17" w:rsidRDefault="00750436" w:rsidP="00582DF6">
      <w:pPr>
        <w:pStyle w:val="BodyText"/>
        <w:rPr>
          <w:sz w:val="20"/>
        </w:rPr>
        <w:sectPr w:rsidR="00750436" w:rsidRPr="00272D17">
          <w:pgSz w:w="16840" w:h="11910" w:orient="landscape"/>
          <w:pgMar w:top="1100" w:right="1020" w:bottom="880" w:left="580" w:header="0" w:footer="700" w:gutter="0"/>
          <w:cols w:space="720"/>
        </w:sectPr>
      </w:pPr>
      <w:r>
        <w:rPr>
          <w:noProof/>
        </w:rPr>
        <w:pict>
          <v:group id="Group 145" o:spid="_x0000_s1156" style="position:absolute;margin-left:0;margin-top:26.2pt;width:793.8pt;height:547.55pt;z-index:-251665408;mso-position-horizontal:left;mso-position-horizontal-relative:margin;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">
            <v:rect id="Rectangle 155" o:spid="_x0000_s1157"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ZQcEA&#10;AADcAAAADwAAAGRycy9kb3ducmV2LnhtbERPTWvCQBC9F/wPyxS8NZsKKSVmFQ0I7UVoVLwO2WkS&#10;ujsbsmsS/71bKPQ2j/c5xXa2Row0+M6xgtckBUFcO91xo+B8Ory8g/ABWaNxTAru5GG7WTwVmGs3&#10;8ReNVWhEDGGfo4I2hD6X0tctWfSJ64kj9+0GiyHCoZF6wCmGWyNXafomLXYcG1rsqWyp/qluVsGx&#10;vmQHm477i6mc+8SyPJlrp9Tyed6tQQSaw7/4z/2h4/xsBb/PxAv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ImUHBAAAA3AAAAA8AAAAAAAAAAAAAAAAAmAIAAGRycy9kb3du&#10;cmV2LnhtbFBLBQYAAAAABAAEAPUAAACGAwAAAAA=&#10;" fillcolor="#999" stroked="f"/>
            <v:line id="Line 154" o:spid="_x0000_s1158"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dcC8AAAADcAAAADwAAAGRycy9kb3ducmV2LnhtbERPTWvCQBC9F/oflhF6KbppRCvRVVpB&#10;8KotxeOQHbPB7GzITjX5926h4G0e73NWm9436kpdrAMbeJtkoIjLYGuuDHx/7cYLUFGQLTaBycBA&#10;ETbr56cVFjbc+EDXo1QqhXAs0IATaQutY+nIY5yEljhx59B5lAS7StsObyncNzrPsrn2WHNqcNjS&#10;1lF5Of56Az95Gw7yetrKEIZ393maxzyiMS+j/mMJSqiXh/jfvbdp/mwKf8+kC/T6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5HXAvAAAAA3AAAAA8AAAAAAAAAAAAAAAAA&#10;oQIAAGRycy9kb3ducmV2LnhtbFBLBQYAAAAABAAEAPkAAACOAwAAAAA=&#10;" strokecolor="#999" strokeweight=".48pt"/>
            <v:line id="Line 153" o:spid="_x0000_s1159"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7Ef8AAAADcAAAADwAAAGRycy9kb3ducmV2LnhtbERPTWvCQBC9F/oflhF6KbppUCvRVVpB&#10;8KotxeOQHbPB7GzITjX5926h4G0e73NWm9436kpdrAMbeJtkoIjLYGuuDHx/7cYLUFGQLTaBycBA&#10;ETbr56cVFjbc+EDXo1QqhXAs0IATaQutY+nIY5yEljhx59B5lAS7StsObyncNzrPsrn2WHNqcNjS&#10;1lF5Of56Az95Gw7yetrKEIZ393maxzyiMS+j/mMJSqiXh/jfvbdp/mwKf8+kC/T6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GuxH/AAAAA3AAAAA8AAAAAAAAAAAAAAAAA&#10;oQIAAGRycy9kb3ducmV2LnhtbFBLBQYAAAAABAAEAPkAAACOAwAAAAA=&#10;" strokecolor="#999" strokeweight=".48pt"/>
            <v:line id="Line 152" o:spid="_x0000_s1160"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h5MAAAADcAAAADwAAAGRycy9kb3ducmV2LnhtbERPS2vCQBC+F/oflin0UurGgA+iq6hQ&#10;6NUH4nHITrPB7GzIjpr8+26h4G0+vucs171v1J26WAc2MB5loIjLYGuuDJyOX59zUFGQLTaBycBA&#10;Edar15clFjY8eE/3g1QqhXAs0IATaQutY+nIYxyFljhxP6HzKAl2lbYdPlK4b3SeZVPtsebU4LCl&#10;naPyerh5A+e8DXv5uOxkCMPMbS/TmEc05v2t3yxACfXyFP+7v22aP5nA3zPpAr36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7iYeTAAAAA3AAAAA8AAAAAAAAAAAAAAAAA&#10;oQIAAGRycy9kb3ducmV2LnhtbFBLBQYAAAAABAAEAPkAAACOAwAAAAA=&#10;" strokecolor="#999" strokeweight=".48pt"/>
            <v:line id="Line 151" o:spid="_x0000_s1161"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rLdMAAAADcAAAADwAAAGRycy9kb3ducmV2LnhtbERPS4vCMBC+C/6HMAt7EU2VVaRrFBVk&#10;vXjwgeehmW3KJpPSxFr//UYQvM3H95zFqnNWtNSEyrOC8SgDQVx4XXGp4HLeDecgQkTWaD2TggcF&#10;WC37vQXm2t/5SO0pliKFcMhRgYmxzqUMhSGHYeRr4sT9+sZhTLAppW7wnsKdlZMsm0mHFacGgzVt&#10;DRV/p5tTsMmk5H1rz2QPj68fLq25DqxSnx/d+htEpC6+xS/3Xqf50xk8n0kXyO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IKy3TAAAAA3AAAAA8AAAAAAAAAAAAAAAAA&#10;oQIAAGRycy9kb3ducmV2LnhtbFBLBQYAAAAABAAEAPkAAACOAwAAAAA=&#10;" strokecolor="#999" strokeweight="1.44pt"/>
            <v:line id="Line 150" o:spid="_x0000_s1162"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xaCMAAAADcAAAADwAAAGRycy9kb3ducmV2LnhtbERPS2vCQBC+F/wPyxS8FN004IPUVaxQ&#10;8KoV8Thkp9nQ7GzITjX5964g9DYf33NWm9436kpdrAMbeJ9moIjLYGuuDJy+vyZLUFGQLTaBycBA&#10;ETbr0csKCxtufKDrUSqVQjgWaMCJtIXWsXTkMU5DS5y4n9B5lAS7StsObyncNzrPsrn2WHNqcNjS&#10;zlH5e/zzBs55Gw7ydtnJEIaF+7zMYx7RmPFrv/0AJdTLv/jp3ts0f7aAxzPpAr2+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F8WgjAAAAA3AAAAA8AAAAAAAAAAAAAAAAA&#10;oQIAAGRycy9kb3ducmV2LnhtbFBLBQYAAAAABAAEAPkAAACOAwAAAAA=&#10;" strokecolor="#999" strokeweight=".48pt"/>
            <v:line id="Line 149" o:spid="_x0000_s1163"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n6ncMAAADcAAAADwAAAGRycy9kb3ducmV2LnhtbESPQWsCMRCF7wX/QxjBS9GsYktZjaKF&#10;opceqqXnYTPdLE0myyau6793DkJvM7w3732z3g7Bq5661EQ2MJ8VoIiraBuuDXyfP6ZvoFJGtugj&#10;k4EbJdhuRk9rLG288hf1p1wrCeFUogGXc1tqnSpHAdMstsSi/cYuYJa1q7Xt8CrhwetFUbzqgA1L&#10;g8OW3h1Vf6dLMLAvtOZj78/kP2/LA9fe/Tx7YybjYbcClWnI/+bH9dEK/ovQyjMygd7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Z+p3DAAAA3AAAAA8AAAAAAAAAAAAA&#10;AAAAoQIAAGRycy9kb3ducmV2LnhtbFBLBQYAAAAABAAEAPkAAACRAwAAAAA=&#10;" strokecolor="#999" strokeweight="1.44pt"/>
            <v:line id="Line 148" o:spid="_x0000_s1164"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9r4cEAAADcAAAADwAAAGRycy9kb3ducmV2LnhtbERPS2vCQBC+F/wPywi9lLoxoG1TV1Gh&#10;0KsPischO82GZmdDdtTk33cFwdt8fM9ZrHrfqAt1sQ5sYDrJQBGXwdZcGTgevl7fQUVBttgEJgMD&#10;RVgtR08LLGy48o4ue6lUCuFYoAEn0hZax9KRxzgJLXHifkPnURLsKm07vKZw3+g8y+baY82pwWFL&#10;W0fl3/7sDfzkbdjJy2krQxje3OY0j3lEY57H/foTlFAvD/Hd/W3T/NkH3J5JF+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r2vhwQAAANwAAAAPAAAAAAAAAAAAAAAA&#10;AKECAABkcnMvZG93bnJldi54bWxQSwUGAAAAAAQABAD5AAAAjwMAAAAA&#10;" strokecolor="#999" strokeweight=".48pt"/>
            <v:line id="Line 147" o:spid="_x0000_s1165"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kIwcMAAADcAAAADwAAAGRycy9kb3ducmV2LnhtbESPQWvDMAyF74P9B6PBLqN1lkNWsrpl&#10;Kwx2bTdKjyLW4rBYDrHWJv++OhR2k3hP731ab6fYmzONuUvs4HlZgCFuku+4dfD99bFYgcmC7LFP&#10;TA5myrDd3N+tsfbpwns6H6Q1GsK5RgdBZKitzU2giHmZBmLVftIYUXQdW+tHvGh47G1ZFJWN2LE2&#10;BBxoF6j5PfxFB8dySHt5Ou1kTvNLeD9Vuczo3OPD9PYKRmiSf/Pt+tMrfqX4+oxOYD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5CMHDAAAA3AAAAA8AAAAAAAAAAAAA&#10;AAAAoQIAAGRycy9kb3ducmV2LnhtbFBLBQYAAAAABAAEAPkAAACRAwAAAAA=&#10;" strokecolor="#999" strokeweight=".48pt"/>
            <v:rect id="Rectangle 146" o:spid="_x0000_s1166"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Ni78A&#10;AADcAAAADwAAAGRycy9kb3ducmV2LnhtbERPTYvCMBC9C/6HMII3TRUUqUbRgrB7WdiqeB2asS0m&#10;k9LEWv+9WVjwNo/3OZtdb43oqPW1YwWzaQKCuHC65lLB+XScrED4gKzROCYFL/Kw2w4HG0y1e/Iv&#10;dXkoRQxhn6KCKoQmldIXFVn0U9cQR+7mWoshwraUusVnDLdGzpNkKS3WHBsqbCirqLjnD6vgp7gs&#10;jjbpDheTO/eNWXYy11qp8ajfr0EE6sNH/O/+0nH+cgZ/z8QL5P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s2LvwAAANwAAAAPAAAAAAAAAAAAAAAAAJgCAABkcnMvZG93bnJl&#10;di54bWxQSwUGAAAAAAQABAD1AAAAhAMAAAAA&#10;" fillcolor="#999" stroked="f"/>
            <w10:wrap anchorx="margin" anchory="page"/>
          </v:group>
        </w:pict>
      </w:r>
    </w:p>
    <w:p w:rsidR="00750436" w:rsidRPr="00272D17" w:rsidRDefault="00750436" w:rsidP="00582DF6">
      <w:pPr>
        <w:pStyle w:val="BodyText"/>
        <w:rPr>
          <w:sz w:val="20"/>
        </w:rPr>
      </w:pPr>
      <w:r>
        <w:rPr>
          <w:noProof/>
        </w:rPr>
        <w:pict>
          <v:group id="Group 134" o:spid="_x0000_s1167" style="position:absolute;margin-left:24pt;margin-top:24pt;width:793.8pt;height:547.55pt;z-index:-251664384;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">
            <v:rect id="Rectangle 144" o:spid="_x0000_s1168"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R68IA&#10;AADcAAAADwAAAGRycy9kb3ducmV2LnhtbERPTWvDMAy9D/YfjAa7rU7GWkZWt3SBQHcpLGnYVcRa&#10;EmrLIXbT7N/XhUFverxPrbezNWKi0feOFaSLBARx43TPrYJjVby8g/ABWaNxTAr+yMN28/iwxky7&#10;C3/TVIZWxBD2GSroQhgyKX3TkUW/cANx5H7daDFEOLZSj3iJ4dbI1yRZSYs9x4YOB8o7ak7l2So4&#10;NPWysMn0WZvSuS/M88r89Eo9P827DxCB5nAX/7v3Os5/S+H2TLxA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w5HrwgAAANwAAAAPAAAAAAAAAAAAAAAAAJgCAABkcnMvZG93&#10;bnJldi54bWxQSwUGAAAAAAQABAD1AAAAhwMAAAAA&#10;" fillcolor="#999" stroked="f"/>
            <v:line id="Line 143" o:spid="_x0000_s1169"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JvTcAAAADcAAAADwAAAGRycy9kb3ducmV2LnhtbERPTWvCQBC9F/wPyxS8FN00FJXUVawg&#10;eNWKeByy02xodjZkR03+vSsUepvH+5zluveNulEX68AG3qcZKOIy2JorA6fv3WQBKgqyxSYwGRgo&#10;wno1elliYcOdD3Q7SqVSCMcCDTiRttA6lo48xmloiRP3EzqPkmBXadvhPYX7RudZNtMea04NDlva&#10;Oip/j1dv4Jy34SBvl60MYZi7r8ss5hGNGb/2m09QQr38i//ce5vmf+TwfCZdo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TSb03AAAAA3AAAAA8AAAAAAAAAAAAAAAAA&#10;oQIAAGRycy9kb3ducmV2LnhtbFBLBQYAAAAABAAEAPkAAACOAwAAAAA=&#10;" strokecolor="#999" strokeweight=".48pt"/>
            <v:line id="Line 142" o:spid="_x0000_s1170"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7K1sAAAADcAAAADwAAAGRycy9kb3ducmV2LnhtbERPTWvCQBC9F/oflhF6KbppFCvRVVpB&#10;8KotxeOQHbPB7GzITjX5926h4G0e73NWm9436kpdrAMbeJtkoIjLYGuuDHx/7cYLUFGQLTaBycBA&#10;ETbr56cVFjbc+EDXo1QqhXAs0IATaQutY+nIY5yEljhx59B5lAS7StsObyncNzrPsrn2WHNqcNjS&#10;1lF5Of56Az95Gw7yetrKEIZ393maxzyiMS+j/mMJSqiXh/jfvbdp/mwKf8+kC/T6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ueytbAAAAA3AAAAA8AAAAAAAAAAAAAAAAA&#10;oQIAAGRycy9kb3ducmV2LnhtbFBLBQYAAAAABAAEAPkAAACOAwAAAAA=&#10;" strokecolor="#999" strokeweight=".48pt"/>
            <v:line id="Line 141" o:spid="_x0000_s1171"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dSosAAAADcAAAADwAAAGRycy9kb3ducmV2LnhtbERPS2vCQBC+F/oflin0UurGICrRVVQo&#10;9OoD8Thkp9lgdjZkR03+fbdQ8DYf33OW69436k5drAMbGI8yUMRlsDVXBk7Hr885qCjIFpvAZGCg&#10;COvV68sSCxsevKf7QSqVQjgWaMCJtIXWsXTkMY5CS5y4n9B5lAS7StsOHyncNzrPsqn2WHNqcNjS&#10;zlF5Pdy8gXPehr18XHYyhGHmtpdpzCMa8/7WbxaghHp5iv/d3zbNn0zg75l0gV7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R3UqLAAAAA3AAAAA8AAAAAAAAAAAAAAAAA&#10;oQIAAGRycy9kb3ducmV2LnhtbFBLBQYAAAAABAAEAPkAAACOAwAAAAA=&#10;" strokecolor="#999" strokeweight=".48pt"/>
            <v:line id="Line 140" o:spid="_x0000_s1172"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HD3sEAAADcAAAADwAAAGRycy9kb3ducmV2LnhtbERPS2sCMRC+F/wPYQQvRbPKtpTVKFoo&#10;3UsP1dLzsBk3i8lk2cR9/PumUOhtPr7n7A6js6KnLjSeFaxXGQjiyuuGawVfl7flC4gQkTVaz6Rg&#10;ogCH/exhh4X2A39Sf461SCEcClRgYmwLKUNlyGFY+ZY4cVffOYwJdrXUHQ4p3Fm5ybJn6bDh1GCw&#10;pVdD1e18dwpOmZRc9vZC9mPK37m25vvRKrWYj8ctiEhj/Bf/uUud5udP8PtMukD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AcPewQAAANwAAAAPAAAAAAAAAAAAAAAA&#10;AKECAABkcnMvZG93bnJldi54bWxQSwUGAAAAAAQABAD5AAAAjwMAAAAA&#10;" strokecolor="#999" strokeweight="1.44pt"/>
            <v:line id="Line 139" o:spid="_x0000_s1173"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pTsAAAADcAAAADwAAAGRycy9kb3ducmV2LnhtbERPTWvCQBC9F/wPyxS8lLppKLFEV7FC&#10;watWxOOQHbOh2dmQnWry712h0Ns83ucs14Nv1ZX62AQ28DbLQBFXwTZcGzh+f71+gIqCbLENTAZG&#10;irBeTZ6WWNpw4z1dD1KrFMKxRANOpCu1jpUjj3EWOuLEXULvURLsa217vKVw3+o8ywrtseHU4LCj&#10;raPq5/DrDZzyLuzl5byVMYxz93kuYh7RmOnzsFmAEhrkX/zn3tk0/72AxzPpAr2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paU7AAAAA3AAAAA8AAAAAAAAAAAAAAAAA&#10;oQIAAGRycy9kb3ducmV2LnhtbFBLBQYAAAAABAAEAPkAAACOAwAAAAA=&#10;" strokecolor="#999" strokeweight=".48pt"/>
            <v:line id="Line 138" o:spid="_x0000_s1174"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4MsEAAADcAAAADwAAAGRycy9kb3ducmV2LnhtbERPS2sCMRC+F/wPYQQvRbPK0pbVKFoo&#10;3UsP1dLzsBk3i8lk2cR9/PumUOhtPr7n7A6js6KnLjSeFaxXGQjiyuuGawVfl7flC4gQkTVaz6Rg&#10;ogCH/exhh4X2A39Sf461SCEcClRgYmwLKUNlyGFY+ZY4cVffOYwJdrXUHQ4p3Fm5ybIn6bDh1GCw&#10;pVdD1e18dwpOmZRc9vZC9mPK37m25vvRKrWYj8ctiEhj/Bf/uUud5ufP8PtMukD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n/gywQAAANwAAAAPAAAAAAAAAAAAAAAA&#10;AKECAABkcnMvZG93bnJldi54bWxQSwUGAAAAAAQABAD5AAAAjwMAAAAA&#10;" strokecolor="#999" strokeweight="1.44pt"/>
            <v:line id="Line 137" o:spid="_x0000_s1175"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pYp8MAAADcAAAADwAAAGRycy9kb3ducmV2LnhtbESPQWvDMAyF74X9B6PBLmV1FkY30rql&#10;LQx2bTdGjyLW4tBYDrHWJv9+Ogx2k3hP731ab8fYmSsNuU3s4GlRgCGuk2+5cfD58fb4CiYLsscu&#10;MTmYKMN2czdbY+XTjY90PUljNIRzhQ6CSF9Zm+tAEfMi9cSqfachoug6NNYPeNPw2NmyKJY2Ysva&#10;ELCnQ6D6cvqJDr7KPh1lfj7IlKaXsD8vc5nRuYf7cbcCIzTKv/nv+t0r/rPS6jM6gd3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6WKfDAAAA3AAAAA8AAAAAAAAAAAAA&#10;AAAAoQIAAGRycy9kb3ducmV2LnhtbFBLBQYAAAAABAAEAPkAAACRAwAAAAA=&#10;" strokecolor="#999" strokeweight=".48pt"/>
            <v:line id="Line 136" o:spid="_x0000_s1176"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b9PMEAAADcAAAADwAAAGRycy9kb3ducmV2LnhtbERPS2vCQBC+F/wPywi9lLoxiG1TV1Gh&#10;0KsPischO82GZmdDdtTk33cFwdt8fM9ZrHrfqAt1sQ5sYDrJQBGXwdZcGTgevl7fQUVBttgEJgMD&#10;RVgtR08LLGy48o4ue6lUCuFYoAEn0hZax9KRxzgJLXHifkPnURLsKm07vKZw3+g8y+baY82pwWFL&#10;W0fl3/7sDfzkbdjJy2krQxje3OY0j3lEY57H/foTlFAvD/Hd/W3T/NkH3J5JF+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dv08wQAAANwAAAAPAAAAAAAAAAAAAAAA&#10;AKECAABkcnMvZG93bnJldi54bWxQSwUGAAAAAAQABAD5AAAAjwMAAAAA&#10;" strokecolor="#999" strokeweight=".48pt"/>
            <v:rect id="Rectangle 135" o:spid="_x0000_s1177"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ircMA&#10;AADcAAAADwAAAGRycy9kb3ducmV2LnhtbESPQWvCQBCF74L/YRnBm24ULBJdpQ0I9VJoVLwO2WkS&#10;ujsbstuY/vvOoeBthvfmvW/2x9E7NVAf28AGVssMFHEVbMu1gevltNiCignZogtMBn4pwvEwnewx&#10;t+HBnzSUqVYSwjFHA01KXa51rBryGJehIxbtK/Qek6x9rW2PDwn3Tq+z7EV7bFkaGuyoaKj6Ln+8&#10;gY/qtjn5bHi7uTKEMxbFxd1bY+az8XUHKtGYnub/63cr+BvBl2dkAn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aircMAAADcAAAADwAAAAAAAAAAAAAAAACYAgAAZHJzL2Rv&#10;d25yZXYueG1sUEsFBgAAAAAEAAQA9QAAAIgDAAAAAA==&#10;" fillcolor="#999" stroked="f"/>
            <w10:wrap anchorx="page" anchory="page"/>
          </v:group>
        </w:pict>
      </w:r>
    </w:p>
    <w:tbl>
      <w:tblPr>
        <w:tblW w:w="0" w:type="auto"/>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561"/>
        <w:gridCol w:w="2961"/>
        <w:gridCol w:w="2880"/>
        <w:gridCol w:w="2790"/>
        <w:gridCol w:w="1710"/>
        <w:gridCol w:w="2070"/>
      </w:tblGrid>
      <w:tr w:rsidR="00750436" w:rsidTr="002D5705">
        <w:trPr>
          <w:trHeight w:val="34"/>
        </w:trPr>
        <w:tc>
          <w:tcPr>
            <w:tcW w:w="2561" w:type="dxa"/>
            <w:tcBorders>
              <w:left w:val="single" w:sz="8" w:space="0" w:color="000000"/>
            </w:tcBorders>
          </w:tcPr>
          <w:p w:rsidR="00750436" w:rsidRPr="002D5705" w:rsidRDefault="00750436" w:rsidP="00582DF6">
            <w:pPr>
              <w:pStyle w:val="TableParagraph"/>
              <w:rPr>
                <w:sz w:val="4"/>
                <w:szCs w:val="4"/>
              </w:rPr>
            </w:pPr>
          </w:p>
        </w:tc>
        <w:tc>
          <w:tcPr>
            <w:tcW w:w="2961" w:type="dxa"/>
            <w:tcBorders>
              <w:right w:val="double" w:sz="2" w:space="0" w:color="000000"/>
            </w:tcBorders>
          </w:tcPr>
          <w:p w:rsidR="00750436" w:rsidRDefault="00750436" w:rsidP="00582DF6">
            <w:pPr>
              <w:pStyle w:val="TableParagraph"/>
              <w:spacing w:line="266" w:lineRule="exact"/>
              <w:rPr>
                <w:sz w:val="24"/>
              </w:rPr>
            </w:pPr>
          </w:p>
        </w:tc>
        <w:tc>
          <w:tcPr>
            <w:tcW w:w="2880" w:type="dxa"/>
            <w:tcBorders>
              <w:left w:val="double" w:sz="2" w:space="0" w:color="000000"/>
              <w:right w:val="double" w:sz="2" w:space="0" w:color="000000"/>
            </w:tcBorders>
          </w:tcPr>
          <w:p w:rsidR="00750436" w:rsidRDefault="00750436" w:rsidP="00582DF6">
            <w:pPr>
              <w:pStyle w:val="TableParagraph"/>
              <w:rPr>
                <w:sz w:val="24"/>
              </w:rPr>
            </w:pPr>
          </w:p>
        </w:tc>
        <w:tc>
          <w:tcPr>
            <w:tcW w:w="2790" w:type="dxa"/>
            <w:tcBorders>
              <w:left w:val="double" w:sz="2" w:space="0" w:color="000000"/>
            </w:tcBorders>
          </w:tcPr>
          <w:p w:rsidR="00750436" w:rsidRDefault="00750436" w:rsidP="00582DF6">
            <w:pPr>
              <w:pStyle w:val="TableParagraph"/>
              <w:spacing w:line="266" w:lineRule="exact"/>
              <w:ind w:left="2"/>
              <w:rPr>
                <w:sz w:val="24"/>
              </w:rPr>
            </w:pPr>
          </w:p>
        </w:tc>
        <w:tc>
          <w:tcPr>
            <w:tcW w:w="1710" w:type="dxa"/>
            <w:tcBorders>
              <w:right w:val="double" w:sz="2" w:space="0" w:color="000000"/>
            </w:tcBorders>
          </w:tcPr>
          <w:p w:rsidR="00750436" w:rsidRDefault="00750436" w:rsidP="00582DF6">
            <w:pPr>
              <w:pStyle w:val="TableParagraph"/>
              <w:rPr>
                <w:sz w:val="24"/>
              </w:rPr>
            </w:pPr>
          </w:p>
        </w:tc>
        <w:tc>
          <w:tcPr>
            <w:tcW w:w="2070" w:type="dxa"/>
            <w:tcBorders>
              <w:left w:val="double" w:sz="2" w:space="0" w:color="000000"/>
              <w:right w:val="single" w:sz="8" w:space="0" w:color="000000"/>
            </w:tcBorders>
          </w:tcPr>
          <w:p w:rsidR="00750436" w:rsidRDefault="00750436" w:rsidP="00582DF6">
            <w:pPr>
              <w:pStyle w:val="TableParagraph"/>
              <w:rPr>
                <w:sz w:val="24"/>
              </w:rPr>
            </w:pPr>
          </w:p>
        </w:tc>
      </w:tr>
      <w:tr w:rsidR="00750436" w:rsidTr="00F821B0">
        <w:trPr>
          <w:trHeight w:val="2483"/>
        </w:trPr>
        <w:tc>
          <w:tcPr>
            <w:tcW w:w="2561" w:type="dxa"/>
            <w:tcBorders>
              <w:left w:val="single" w:sz="8" w:space="0" w:color="000000"/>
            </w:tcBorders>
          </w:tcPr>
          <w:p w:rsidR="00750436" w:rsidRDefault="00750436" w:rsidP="00582DF6">
            <w:pPr>
              <w:pStyle w:val="BodyText"/>
              <w:jc w:val="center"/>
            </w:pPr>
            <w:r>
              <w:t>Израда педагошких профила и индивидуалних образовних планова за све ученике ромске националности, који имају сметње у развоју или тешкоће у учењу у</w:t>
            </w:r>
          </w:p>
          <w:p w:rsidR="00750436" w:rsidRDefault="00750436" w:rsidP="00582DF6">
            <w:pPr>
              <w:pStyle w:val="BodyText"/>
              <w:jc w:val="center"/>
            </w:pPr>
            <w:r>
              <w:t>складу са Законом</w:t>
            </w:r>
          </w:p>
        </w:tc>
        <w:tc>
          <w:tcPr>
            <w:tcW w:w="2961" w:type="dxa"/>
            <w:tcBorders>
              <w:right w:val="double" w:sz="2" w:space="0" w:color="000000"/>
            </w:tcBorders>
          </w:tcPr>
          <w:p w:rsidR="00750436" w:rsidRDefault="00750436" w:rsidP="00582DF6">
            <w:pPr>
              <w:pStyle w:val="BodyText"/>
              <w:jc w:val="center"/>
              <w:rPr>
                <w:sz w:val="23"/>
              </w:rPr>
            </w:pPr>
          </w:p>
          <w:p w:rsidR="00750436" w:rsidRDefault="00750436" w:rsidP="00582DF6">
            <w:pPr>
              <w:pStyle w:val="BodyText"/>
              <w:jc w:val="center"/>
            </w:pPr>
            <w:r>
              <w:t>Број израђених</w:t>
            </w:r>
          </w:p>
          <w:p w:rsidR="00750436" w:rsidRDefault="00750436" w:rsidP="00582DF6">
            <w:pPr>
              <w:pStyle w:val="BodyText"/>
              <w:jc w:val="center"/>
            </w:pPr>
            <w:r>
              <w:t>педагошких профила и индивидуално образовних планова</w:t>
            </w:r>
          </w:p>
        </w:tc>
        <w:tc>
          <w:tcPr>
            <w:tcW w:w="2880" w:type="dxa"/>
            <w:tcBorders>
              <w:left w:val="double" w:sz="2" w:space="0" w:color="000000"/>
              <w:right w:val="double" w:sz="2" w:space="0" w:color="000000"/>
            </w:tcBorders>
          </w:tcPr>
          <w:p w:rsidR="00750436" w:rsidRDefault="00750436" w:rsidP="00582DF6">
            <w:pPr>
              <w:pStyle w:val="BodyText"/>
              <w:jc w:val="center"/>
            </w:pPr>
            <w:r>
              <w:t xml:space="preserve">Школе </w:t>
            </w:r>
          </w:p>
          <w:p w:rsidR="00750436" w:rsidRDefault="00750436" w:rsidP="00582DF6">
            <w:pPr>
              <w:pStyle w:val="BodyText"/>
              <w:jc w:val="center"/>
            </w:pPr>
            <w:r>
              <w:t>Психолошко-</w:t>
            </w:r>
          </w:p>
          <w:p w:rsidR="00750436" w:rsidRDefault="00750436" w:rsidP="00582DF6">
            <w:pPr>
              <w:pStyle w:val="BodyText"/>
              <w:jc w:val="center"/>
            </w:pPr>
            <w:r>
              <w:t>педагошка служба</w:t>
            </w:r>
          </w:p>
          <w:p w:rsidR="00750436" w:rsidRDefault="00750436" w:rsidP="00582DF6">
            <w:pPr>
              <w:pStyle w:val="BodyText"/>
              <w:jc w:val="center"/>
            </w:pPr>
            <w:r>
              <w:t>Тимови за инклузију у школама</w:t>
            </w:r>
          </w:p>
        </w:tc>
        <w:tc>
          <w:tcPr>
            <w:tcW w:w="2790" w:type="dxa"/>
            <w:tcBorders>
              <w:left w:val="double" w:sz="2" w:space="0" w:color="000000"/>
            </w:tcBorders>
          </w:tcPr>
          <w:p w:rsidR="00750436" w:rsidRDefault="00750436" w:rsidP="00582DF6">
            <w:pPr>
              <w:pStyle w:val="BodyText"/>
              <w:jc w:val="center"/>
            </w:pPr>
            <w:r>
              <w:t>Ромска Канцеларија</w:t>
            </w:r>
          </w:p>
          <w:p w:rsidR="00750436" w:rsidRDefault="00750436" w:rsidP="00582DF6">
            <w:pPr>
              <w:pStyle w:val="BodyText"/>
              <w:jc w:val="center"/>
            </w:pPr>
            <w:r>
              <w:t>Мобилни тим</w:t>
            </w:r>
          </w:p>
        </w:tc>
        <w:tc>
          <w:tcPr>
            <w:tcW w:w="1710" w:type="dxa"/>
            <w:tcBorders>
              <w:right w:val="double" w:sz="2" w:space="0" w:color="000000"/>
            </w:tcBorders>
          </w:tcPr>
          <w:p w:rsidR="00750436" w:rsidRDefault="00750436" w:rsidP="00582DF6">
            <w:pPr>
              <w:pStyle w:val="BodyText"/>
              <w:jc w:val="center"/>
              <w:rPr>
                <w:sz w:val="23"/>
              </w:rPr>
            </w:pPr>
          </w:p>
          <w:p w:rsidR="00750436" w:rsidRDefault="00750436" w:rsidP="00582DF6">
            <w:pPr>
              <w:pStyle w:val="BodyText"/>
              <w:jc w:val="center"/>
            </w:pPr>
            <w:r>
              <w:t>2018-2021</w:t>
            </w:r>
          </w:p>
        </w:tc>
        <w:tc>
          <w:tcPr>
            <w:tcW w:w="2070" w:type="dxa"/>
            <w:tcBorders>
              <w:left w:val="double" w:sz="2" w:space="0" w:color="000000"/>
              <w:right w:val="single" w:sz="8" w:space="0" w:color="000000"/>
            </w:tcBorders>
          </w:tcPr>
          <w:p w:rsidR="00750436" w:rsidRDefault="00750436" w:rsidP="00582DF6">
            <w:pPr>
              <w:pStyle w:val="BodyText"/>
              <w:jc w:val="center"/>
            </w:pPr>
            <w:r>
              <w:t>Локална самоуправа</w:t>
            </w:r>
          </w:p>
        </w:tc>
      </w:tr>
      <w:tr w:rsidR="00750436" w:rsidTr="00F821B0">
        <w:trPr>
          <w:trHeight w:val="2209"/>
        </w:trPr>
        <w:tc>
          <w:tcPr>
            <w:tcW w:w="2561" w:type="dxa"/>
            <w:tcBorders>
              <w:left w:val="single" w:sz="8" w:space="0" w:color="000000"/>
              <w:bottom w:val="single" w:sz="8" w:space="0" w:color="000000"/>
            </w:tcBorders>
          </w:tcPr>
          <w:p w:rsidR="00750436" w:rsidRDefault="00750436" w:rsidP="00582DF6">
            <w:pPr>
              <w:pStyle w:val="BodyText"/>
              <w:jc w:val="center"/>
            </w:pPr>
            <w:r>
              <w:t>Припрема деце за упис у средње школе укључујући професионалну</w:t>
            </w:r>
          </w:p>
          <w:p w:rsidR="00750436" w:rsidRDefault="00750436" w:rsidP="00582DF6">
            <w:pPr>
              <w:pStyle w:val="BodyText"/>
              <w:jc w:val="center"/>
            </w:pPr>
            <w:r>
              <w:t>оријентацију и</w:t>
            </w:r>
          </w:p>
          <w:p w:rsidR="00750436" w:rsidRDefault="00750436" w:rsidP="00582DF6">
            <w:pPr>
              <w:pStyle w:val="BodyText"/>
              <w:jc w:val="center"/>
            </w:pPr>
            <w:r>
              <w:t>информисање о мерама афирмативне акције</w:t>
            </w:r>
          </w:p>
        </w:tc>
        <w:tc>
          <w:tcPr>
            <w:tcW w:w="2961" w:type="dxa"/>
            <w:tcBorders>
              <w:bottom w:val="single" w:sz="8" w:space="0" w:color="000000"/>
              <w:right w:val="double" w:sz="2" w:space="0" w:color="000000"/>
            </w:tcBorders>
          </w:tcPr>
          <w:p w:rsidR="00750436" w:rsidRDefault="00750436" w:rsidP="00582DF6">
            <w:pPr>
              <w:pStyle w:val="BodyText"/>
              <w:jc w:val="center"/>
            </w:pPr>
            <w:r>
              <w:t>Број ученика ромске националности, који су прошли програм професионалне</w:t>
            </w:r>
          </w:p>
          <w:p w:rsidR="00750436" w:rsidRDefault="00750436" w:rsidP="00582DF6">
            <w:pPr>
              <w:pStyle w:val="BodyText"/>
              <w:jc w:val="center"/>
            </w:pPr>
            <w:r>
              <w:t>Оријентације</w:t>
            </w:r>
          </w:p>
        </w:tc>
        <w:tc>
          <w:tcPr>
            <w:tcW w:w="2880" w:type="dxa"/>
            <w:tcBorders>
              <w:left w:val="double" w:sz="2" w:space="0" w:color="000000"/>
              <w:bottom w:val="single" w:sz="8" w:space="0" w:color="000000"/>
              <w:right w:val="double" w:sz="2" w:space="0" w:color="000000"/>
            </w:tcBorders>
          </w:tcPr>
          <w:p w:rsidR="00750436" w:rsidRDefault="00750436" w:rsidP="00582DF6">
            <w:pPr>
              <w:pStyle w:val="BodyText"/>
              <w:jc w:val="center"/>
            </w:pPr>
            <w:r>
              <w:t xml:space="preserve">Основне школе </w:t>
            </w:r>
          </w:p>
          <w:p w:rsidR="00750436" w:rsidRDefault="00750436" w:rsidP="00582DF6">
            <w:pPr>
              <w:pStyle w:val="BodyText"/>
              <w:jc w:val="center"/>
            </w:pPr>
            <w:r>
              <w:t xml:space="preserve">Ромска Канцеларија Мобилни Тим </w:t>
            </w:r>
          </w:p>
          <w:p w:rsidR="00750436" w:rsidRDefault="00750436" w:rsidP="00582DF6">
            <w:pPr>
              <w:pStyle w:val="BodyText"/>
              <w:jc w:val="center"/>
            </w:pPr>
            <w:r w:rsidRPr="002D5705">
              <w:t>Ромске НВО</w:t>
            </w:r>
          </w:p>
          <w:p w:rsidR="00750436" w:rsidRDefault="00750436" w:rsidP="00582DF6">
            <w:pPr>
              <w:pStyle w:val="BodyText"/>
              <w:jc w:val="center"/>
            </w:pPr>
            <w:r>
              <w:t>Психолошко-</w:t>
            </w:r>
          </w:p>
          <w:p w:rsidR="00750436" w:rsidRDefault="00750436" w:rsidP="00582DF6">
            <w:pPr>
              <w:pStyle w:val="BodyText"/>
              <w:jc w:val="center"/>
            </w:pPr>
            <w:r>
              <w:t>педагошка служба у школи</w:t>
            </w:r>
          </w:p>
          <w:p w:rsidR="00750436" w:rsidRDefault="00750436" w:rsidP="00582DF6">
            <w:pPr>
              <w:pStyle w:val="BodyText"/>
              <w:jc w:val="center"/>
            </w:pPr>
          </w:p>
          <w:p w:rsidR="00750436" w:rsidRPr="002D5705" w:rsidRDefault="00750436" w:rsidP="00582DF6">
            <w:pPr>
              <w:pStyle w:val="BodyText"/>
              <w:jc w:val="center"/>
            </w:pPr>
          </w:p>
        </w:tc>
        <w:tc>
          <w:tcPr>
            <w:tcW w:w="2790" w:type="dxa"/>
            <w:tcBorders>
              <w:left w:val="double" w:sz="2" w:space="0" w:color="000000"/>
              <w:bottom w:val="single" w:sz="8" w:space="0" w:color="000000"/>
            </w:tcBorders>
          </w:tcPr>
          <w:p w:rsidR="00750436" w:rsidRDefault="00750436" w:rsidP="00582DF6">
            <w:pPr>
              <w:pStyle w:val="BodyText"/>
              <w:jc w:val="center"/>
            </w:pPr>
            <w:r>
              <w:t>Национална служба за запошљавање Министарство просвете, науке и технолошког развоја</w:t>
            </w:r>
          </w:p>
        </w:tc>
        <w:tc>
          <w:tcPr>
            <w:tcW w:w="1710" w:type="dxa"/>
            <w:tcBorders>
              <w:bottom w:val="single" w:sz="8" w:space="0" w:color="000000"/>
              <w:right w:val="double" w:sz="2" w:space="0" w:color="000000"/>
            </w:tcBorders>
          </w:tcPr>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2018-2021</w:t>
            </w:r>
          </w:p>
        </w:tc>
        <w:tc>
          <w:tcPr>
            <w:tcW w:w="2070" w:type="dxa"/>
            <w:tcBorders>
              <w:left w:val="double" w:sz="2" w:space="0" w:color="000000"/>
              <w:bottom w:val="single" w:sz="8" w:space="0" w:color="000000"/>
              <w:right w:val="single" w:sz="8" w:space="0" w:color="000000"/>
            </w:tcBorders>
          </w:tcPr>
          <w:p w:rsidR="00750436" w:rsidRDefault="00750436" w:rsidP="00582DF6">
            <w:pPr>
              <w:pStyle w:val="BodyText"/>
              <w:jc w:val="center"/>
            </w:pPr>
            <w:r>
              <w:t>Локална самоуправа Донатори</w:t>
            </w:r>
          </w:p>
        </w:tc>
      </w:tr>
    </w:tbl>
    <w:p w:rsidR="00750436" w:rsidRDefault="00750436" w:rsidP="00582DF6">
      <w:pPr>
        <w:spacing w:line="480" w:lineRule="auto"/>
        <w:rPr>
          <w:sz w:val="24"/>
        </w:rPr>
        <w:sectPr w:rsidR="00750436">
          <w:pgSz w:w="16840" w:h="11910" w:orient="landscape"/>
          <w:pgMar w:top="1100" w:right="1020" w:bottom="880" w:left="580" w:header="0" w:footer="700" w:gutter="0"/>
          <w:cols w:space="720"/>
        </w:sectPr>
      </w:pPr>
    </w:p>
    <w:tbl>
      <w:tblPr>
        <w:tblpPr w:leftFromText="180" w:rightFromText="180" w:vertAnchor="text" w:horzAnchor="margin" w:tblpY="-84"/>
        <w:tblW w:w="152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700"/>
        <w:gridCol w:w="2822"/>
        <w:gridCol w:w="2880"/>
        <w:gridCol w:w="2520"/>
        <w:gridCol w:w="1890"/>
        <w:gridCol w:w="2478"/>
      </w:tblGrid>
      <w:tr w:rsidR="00750436" w:rsidTr="00082E8B">
        <w:trPr>
          <w:trHeight w:val="404"/>
        </w:trPr>
        <w:tc>
          <w:tcPr>
            <w:tcW w:w="15290"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 Минимизирање осипања ромске деце из образовног система</w:t>
            </w:r>
          </w:p>
        </w:tc>
      </w:tr>
      <w:tr w:rsidR="00750436" w:rsidTr="00082E8B">
        <w:trPr>
          <w:trHeight w:val="1169"/>
        </w:trPr>
        <w:tc>
          <w:tcPr>
            <w:tcW w:w="2700" w:type="dxa"/>
            <w:tcBorders>
              <w:top w:val="single" w:sz="12" w:space="0" w:color="000000"/>
              <w:bottom w:val="single" w:sz="12" w:space="0" w:color="000000"/>
              <w:right w:val="single" w:sz="12" w:space="0" w:color="000000"/>
            </w:tcBorders>
          </w:tcPr>
          <w:p w:rsidR="00750436" w:rsidRDefault="00750436" w:rsidP="00582DF6">
            <w:pPr>
              <w:pStyle w:val="TableParagraph"/>
              <w:spacing w:line="275" w:lineRule="exact"/>
              <w:ind w:left="469"/>
              <w:jc w:val="center"/>
              <w:rPr>
                <w:b/>
                <w:sz w:val="24"/>
              </w:rPr>
            </w:pPr>
            <w:r>
              <w:rPr>
                <w:b/>
                <w:color w:val="6F2F9F"/>
                <w:sz w:val="24"/>
              </w:rPr>
              <w:t>АКТИВНОСТИ</w:t>
            </w:r>
          </w:p>
        </w:tc>
        <w:tc>
          <w:tcPr>
            <w:tcW w:w="2822"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321"/>
              <w:jc w:val="center"/>
              <w:rPr>
                <w:b/>
                <w:sz w:val="24"/>
              </w:rPr>
            </w:pPr>
            <w:r>
              <w:rPr>
                <w:b/>
                <w:color w:val="6F2F9F"/>
                <w:sz w:val="24"/>
              </w:rPr>
              <w:t>ИНДИКАТОРИ</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5" w:right="215" w:firstLine="235"/>
              <w:jc w:val="center"/>
              <w:rPr>
                <w:b/>
                <w:sz w:val="24"/>
              </w:rPr>
            </w:pPr>
            <w:r>
              <w:rPr>
                <w:b/>
                <w:color w:val="6F2F9F"/>
                <w:sz w:val="24"/>
              </w:rPr>
              <w:t>НОСИЛАЦ АКТИВНОСТИ</w:t>
            </w:r>
          </w:p>
        </w:tc>
        <w:tc>
          <w:tcPr>
            <w:tcW w:w="252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171"/>
              <w:jc w:val="center"/>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108" w:right="88"/>
              <w:jc w:val="center"/>
              <w:rPr>
                <w:b/>
                <w:sz w:val="24"/>
              </w:rPr>
            </w:pPr>
            <w:r>
              <w:rPr>
                <w:b/>
                <w:color w:val="6F2F9F"/>
                <w:sz w:val="24"/>
              </w:rPr>
              <w:t>ВРЕМЕНСКИ РОК</w:t>
            </w:r>
          </w:p>
        </w:tc>
        <w:tc>
          <w:tcPr>
            <w:tcW w:w="2478" w:type="dxa"/>
            <w:tcBorders>
              <w:top w:val="single" w:sz="12" w:space="0" w:color="000000"/>
              <w:left w:val="single" w:sz="12" w:space="0" w:color="000000"/>
              <w:bottom w:val="single" w:sz="12" w:space="0" w:color="000000"/>
            </w:tcBorders>
          </w:tcPr>
          <w:p w:rsidR="00750436" w:rsidRDefault="00750436" w:rsidP="00582DF6">
            <w:pPr>
              <w:pStyle w:val="TableParagraph"/>
              <w:spacing w:line="275" w:lineRule="exact"/>
              <w:jc w:val="center"/>
              <w:rPr>
                <w:b/>
                <w:sz w:val="24"/>
              </w:rPr>
            </w:pPr>
            <w:r>
              <w:rPr>
                <w:b/>
                <w:color w:val="6F2F9F"/>
                <w:sz w:val="24"/>
              </w:rPr>
              <w:t>ИЗВОРИ</w:t>
            </w:r>
          </w:p>
          <w:p w:rsidR="00750436" w:rsidRDefault="00750436" w:rsidP="00582DF6">
            <w:pPr>
              <w:pStyle w:val="TableParagraph"/>
              <w:ind w:left="395" w:right="370"/>
              <w:jc w:val="center"/>
              <w:rPr>
                <w:b/>
                <w:color w:val="6F2F9F"/>
                <w:spacing w:val="-1"/>
                <w:sz w:val="24"/>
              </w:rPr>
            </w:pPr>
            <w:r>
              <w:rPr>
                <w:b/>
                <w:color w:val="6F2F9F"/>
                <w:spacing w:val="-1"/>
                <w:sz w:val="24"/>
              </w:rPr>
              <w:t xml:space="preserve">ФИНАНСИРАЊА </w:t>
            </w:r>
          </w:p>
          <w:p w:rsidR="00750436" w:rsidRDefault="00750436" w:rsidP="00582DF6">
            <w:pPr>
              <w:pStyle w:val="TableParagraph"/>
              <w:ind w:left="395" w:right="370"/>
              <w:jc w:val="center"/>
              <w:rPr>
                <w:b/>
                <w:sz w:val="24"/>
              </w:rPr>
            </w:pPr>
            <w:r>
              <w:rPr>
                <w:b/>
                <w:color w:val="6F2F9F"/>
                <w:sz w:val="24"/>
              </w:rPr>
              <w:t>2018-2021</w:t>
            </w:r>
          </w:p>
        </w:tc>
      </w:tr>
      <w:tr w:rsidR="00750436" w:rsidTr="00082E8B">
        <w:trPr>
          <w:trHeight w:val="1933"/>
        </w:trPr>
        <w:tc>
          <w:tcPr>
            <w:tcW w:w="2700" w:type="dxa"/>
            <w:tcBorders>
              <w:top w:val="single" w:sz="12" w:space="0" w:color="000000"/>
              <w:bottom w:val="single" w:sz="12" w:space="0" w:color="000000"/>
              <w:right w:val="single" w:sz="12" w:space="0" w:color="000000"/>
            </w:tcBorders>
          </w:tcPr>
          <w:p w:rsidR="00750436" w:rsidRDefault="00750436" w:rsidP="00582DF6">
            <w:pPr>
              <w:pStyle w:val="BodyText"/>
              <w:jc w:val="center"/>
            </w:pPr>
            <w:r>
              <w:t>Укључивање ученика ромске националности у рад секција и других ван наставних активности у оквиру школе</w:t>
            </w:r>
          </w:p>
        </w:tc>
        <w:tc>
          <w:tcPr>
            <w:tcW w:w="2822"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ученика ромске националности, који су укључени у секције Број ученика, који су укључениу</w:t>
            </w:r>
          </w:p>
          <w:p w:rsidR="00750436" w:rsidRDefault="00750436" w:rsidP="00582DF6">
            <w:pPr>
              <w:pStyle w:val="BodyText"/>
              <w:jc w:val="center"/>
            </w:pPr>
            <w:r>
              <w:rPr>
                <w:spacing w:val="-1"/>
              </w:rPr>
              <w:t xml:space="preserve">ваннаставне </w:t>
            </w:r>
            <w:r>
              <w:t>активности</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Школе</w:t>
            </w:r>
          </w:p>
          <w:p w:rsidR="00750436" w:rsidRDefault="00750436" w:rsidP="00582DF6">
            <w:pPr>
              <w:pStyle w:val="BodyText"/>
              <w:jc w:val="center"/>
            </w:pPr>
            <w:r>
              <w:t>Предметни наставници Одељенске старешине и</w:t>
            </w:r>
          </w:p>
          <w:p w:rsidR="00750436" w:rsidRDefault="00750436" w:rsidP="00582DF6">
            <w:pPr>
              <w:pStyle w:val="BodyText"/>
              <w:jc w:val="center"/>
            </w:pPr>
            <w:r>
              <w:t>наставници задужени за рад секција</w:t>
            </w:r>
          </w:p>
        </w:tc>
        <w:tc>
          <w:tcPr>
            <w:tcW w:w="252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Ромска Канцеларија</w:t>
            </w:r>
          </w:p>
          <w:p w:rsidR="00750436" w:rsidRDefault="00750436" w:rsidP="00582DF6">
            <w:pPr>
              <w:pStyle w:val="BodyText"/>
              <w:jc w:val="center"/>
            </w:pPr>
            <w:r>
              <w:t>Мобилни тим</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478"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Локална самоуправа</w:t>
            </w:r>
          </w:p>
        </w:tc>
      </w:tr>
      <w:tr w:rsidR="00750436" w:rsidTr="00082E8B">
        <w:trPr>
          <w:trHeight w:val="1655"/>
        </w:trPr>
        <w:tc>
          <w:tcPr>
            <w:tcW w:w="2700" w:type="dxa"/>
            <w:tcBorders>
              <w:top w:val="single" w:sz="12" w:space="0" w:color="000000"/>
              <w:bottom w:val="single" w:sz="12" w:space="0" w:color="000000"/>
              <w:right w:val="single" w:sz="12" w:space="0" w:color="000000"/>
            </w:tcBorders>
          </w:tcPr>
          <w:p w:rsidR="00750436" w:rsidRDefault="00750436" w:rsidP="00582DF6">
            <w:pPr>
              <w:pStyle w:val="BodyText"/>
              <w:jc w:val="center"/>
            </w:pPr>
            <w:r>
              <w:t>Израда механизама за праћење и извештавање о редовности ромских ученика</w:t>
            </w:r>
          </w:p>
        </w:tc>
        <w:tc>
          <w:tcPr>
            <w:tcW w:w="2822"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израђених механизама, број школа,која спроводи неки од механизама извештавања</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Школе</w:t>
            </w:r>
          </w:p>
          <w:p w:rsidR="00750436" w:rsidRDefault="00750436" w:rsidP="00582DF6">
            <w:pPr>
              <w:pStyle w:val="BodyText"/>
              <w:jc w:val="center"/>
            </w:pPr>
            <w:r>
              <w:t>Педагошки асистент</w:t>
            </w:r>
          </w:p>
        </w:tc>
        <w:tc>
          <w:tcPr>
            <w:tcW w:w="252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Ромска Канцеларија Мобилни тим</w:t>
            </w:r>
          </w:p>
          <w:p w:rsidR="00750436" w:rsidRDefault="00750436" w:rsidP="00582DF6">
            <w:pPr>
              <w:pStyle w:val="BodyText"/>
              <w:jc w:val="center"/>
            </w:pPr>
            <w:r>
              <w:t xml:space="preserve">Центар за социјални рад </w:t>
            </w:r>
          </w:p>
          <w:p w:rsidR="00750436" w:rsidRDefault="00750436" w:rsidP="00582DF6">
            <w:pPr>
              <w:pStyle w:val="BodyText"/>
              <w:jc w:val="center"/>
            </w:pPr>
            <w:r>
              <w:t>Локална самоуправа</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478"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Локална самоуправа</w:t>
            </w:r>
          </w:p>
        </w:tc>
      </w:tr>
      <w:tr w:rsidR="00750436" w:rsidTr="00082E8B">
        <w:trPr>
          <w:trHeight w:val="2760"/>
        </w:trPr>
        <w:tc>
          <w:tcPr>
            <w:tcW w:w="2700" w:type="dxa"/>
            <w:tcBorders>
              <w:top w:val="single" w:sz="12" w:space="0" w:color="000000"/>
              <w:bottom w:val="single" w:sz="12" w:space="0" w:color="000000"/>
              <w:right w:val="single" w:sz="12" w:space="0" w:color="000000"/>
            </w:tcBorders>
          </w:tcPr>
          <w:p w:rsidR="00750436" w:rsidRDefault="00750436" w:rsidP="00582DF6">
            <w:pPr>
              <w:pStyle w:val="BodyText"/>
              <w:jc w:val="center"/>
            </w:pPr>
            <w:r>
              <w:t>Обезбеђивање материјалне подршке породицама,чија деца похађају основну и средњу школу -</w:t>
            </w:r>
          </w:p>
          <w:p w:rsidR="00750436" w:rsidRDefault="00750436" w:rsidP="00582DF6">
            <w:pPr>
              <w:pStyle w:val="BodyText"/>
              <w:jc w:val="center"/>
            </w:pPr>
            <w:r>
              <w:t>обезбеђивање уџбеника ван система «бесплатних уџбеника»,школског прибора, ужине по</w:t>
            </w:r>
          </w:p>
          <w:p w:rsidR="00750436" w:rsidRDefault="00750436" w:rsidP="00582DF6">
            <w:pPr>
              <w:pStyle w:val="BodyText"/>
              <w:jc w:val="center"/>
            </w:pPr>
            <w:r>
              <w:t>задатим критеријумима</w:t>
            </w:r>
          </w:p>
        </w:tc>
        <w:tc>
          <w:tcPr>
            <w:tcW w:w="2822"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ученика, којима су обезбеђени уџбеници, школски прибор, ужина и екскурзије</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Ромска Канцеларија</w:t>
            </w:r>
          </w:p>
          <w:p w:rsidR="00750436" w:rsidRDefault="00750436" w:rsidP="00582DF6">
            <w:pPr>
              <w:pStyle w:val="BodyText"/>
              <w:jc w:val="center"/>
            </w:pPr>
            <w:r>
              <w:t xml:space="preserve"> Школе </w:t>
            </w:r>
          </w:p>
          <w:p w:rsidR="00750436" w:rsidRDefault="00750436" w:rsidP="00582DF6">
            <w:pPr>
              <w:pStyle w:val="BodyText"/>
              <w:jc w:val="center"/>
            </w:pPr>
            <w:r>
              <w:t>Центар за социјални Рад</w:t>
            </w:r>
          </w:p>
        </w:tc>
        <w:tc>
          <w:tcPr>
            <w:tcW w:w="252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 Мобилни тим</w:t>
            </w:r>
          </w:p>
          <w:p w:rsidR="00750436" w:rsidRDefault="00750436" w:rsidP="00582DF6">
            <w:pPr>
              <w:pStyle w:val="BodyText"/>
              <w:jc w:val="center"/>
            </w:pPr>
            <w:r>
              <w:t>Ромске НВО</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478"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Локални, национални и међународни донатори</w:t>
            </w:r>
          </w:p>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Локална самоуправа</w:t>
            </w:r>
          </w:p>
        </w:tc>
      </w:tr>
      <w:tr w:rsidR="00750436" w:rsidTr="00082E8B">
        <w:trPr>
          <w:trHeight w:val="1102"/>
        </w:trPr>
        <w:tc>
          <w:tcPr>
            <w:tcW w:w="2700" w:type="dxa"/>
            <w:tcBorders>
              <w:top w:val="single" w:sz="12" w:space="0" w:color="000000"/>
              <w:right w:val="single" w:sz="12" w:space="0" w:color="000000"/>
            </w:tcBorders>
          </w:tcPr>
          <w:p w:rsidR="00750436" w:rsidRDefault="00750436" w:rsidP="00582DF6">
            <w:pPr>
              <w:pStyle w:val="BodyText"/>
              <w:jc w:val="center"/>
            </w:pPr>
            <w:r>
              <w:t>Радионице за родитеље о важности образовања</w:t>
            </w:r>
          </w:p>
        </w:tc>
        <w:tc>
          <w:tcPr>
            <w:tcW w:w="2822" w:type="dxa"/>
            <w:tcBorders>
              <w:top w:val="single" w:sz="12" w:space="0" w:color="000000"/>
              <w:left w:val="single" w:sz="12" w:space="0" w:color="000000"/>
              <w:right w:val="single" w:sz="12" w:space="0" w:color="000000"/>
            </w:tcBorders>
          </w:tcPr>
          <w:p w:rsidR="00750436" w:rsidRDefault="00750436" w:rsidP="00582DF6">
            <w:pPr>
              <w:pStyle w:val="BodyText"/>
              <w:jc w:val="center"/>
            </w:pPr>
            <w:r>
              <w:t>Број одржаних радионица Број присутних</w:t>
            </w:r>
          </w:p>
          <w:p w:rsidR="00750436" w:rsidRDefault="00750436" w:rsidP="00582DF6">
            <w:pPr>
              <w:pStyle w:val="BodyText"/>
              <w:jc w:val="center"/>
            </w:pPr>
            <w:r>
              <w:t>родитеља</w:t>
            </w:r>
          </w:p>
        </w:tc>
        <w:tc>
          <w:tcPr>
            <w:tcW w:w="2880" w:type="dxa"/>
            <w:tcBorders>
              <w:top w:val="single" w:sz="12" w:space="0" w:color="000000"/>
              <w:left w:val="single" w:sz="12" w:space="0" w:color="000000"/>
              <w:right w:val="single" w:sz="12" w:space="0" w:color="000000"/>
            </w:tcBorders>
          </w:tcPr>
          <w:p w:rsidR="00750436" w:rsidRDefault="00750436" w:rsidP="00582DF6">
            <w:pPr>
              <w:pStyle w:val="BodyText"/>
              <w:jc w:val="center"/>
            </w:pPr>
            <w:r>
              <w:t>РомскаКанцеларија</w:t>
            </w:r>
          </w:p>
          <w:p w:rsidR="00750436" w:rsidRDefault="00750436" w:rsidP="00582DF6">
            <w:pPr>
              <w:pStyle w:val="BodyText"/>
              <w:jc w:val="center"/>
            </w:pPr>
            <w:r>
              <w:t>Мобилни тим</w:t>
            </w:r>
          </w:p>
          <w:p w:rsidR="00750436" w:rsidRDefault="00750436" w:rsidP="00582DF6">
            <w:pPr>
              <w:pStyle w:val="BodyText"/>
              <w:jc w:val="center"/>
            </w:pPr>
            <w:r>
              <w:t xml:space="preserve"> Школе</w:t>
            </w:r>
          </w:p>
        </w:tc>
        <w:tc>
          <w:tcPr>
            <w:tcW w:w="2520" w:type="dxa"/>
            <w:tcBorders>
              <w:top w:val="single" w:sz="12" w:space="0" w:color="000000"/>
              <w:left w:val="single" w:sz="12" w:space="0" w:color="000000"/>
              <w:right w:val="single" w:sz="12" w:space="0" w:color="000000"/>
            </w:tcBorders>
          </w:tcPr>
          <w:p w:rsidR="00750436" w:rsidRDefault="00750436" w:rsidP="00582DF6">
            <w:pPr>
              <w:pStyle w:val="BodyText"/>
              <w:jc w:val="center"/>
            </w:pPr>
            <w:r>
              <w:t xml:space="preserve">Ромске НВО </w:t>
            </w:r>
          </w:p>
          <w:p w:rsidR="00750436" w:rsidRDefault="00750436" w:rsidP="00582DF6">
            <w:pPr>
              <w:pStyle w:val="BodyText"/>
              <w:jc w:val="center"/>
            </w:pPr>
          </w:p>
        </w:tc>
        <w:tc>
          <w:tcPr>
            <w:tcW w:w="1890" w:type="dxa"/>
            <w:tcBorders>
              <w:top w:val="single" w:sz="12" w:space="0" w:color="000000"/>
              <w:left w:val="single" w:sz="12" w:space="0" w:color="000000"/>
              <w:right w:val="single" w:sz="12" w:space="0" w:color="000000"/>
            </w:tcBorders>
          </w:tcPr>
          <w:p w:rsidR="00750436" w:rsidRDefault="00750436" w:rsidP="00582DF6">
            <w:pPr>
              <w:pStyle w:val="BodyText"/>
              <w:jc w:val="center"/>
            </w:pPr>
            <w:r>
              <w:t>2018-2021</w:t>
            </w:r>
          </w:p>
        </w:tc>
        <w:tc>
          <w:tcPr>
            <w:tcW w:w="2478" w:type="dxa"/>
            <w:tcBorders>
              <w:top w:val="single" w:sz="12" w:space="0" w:color="000000"/>
              <w:left w:val="single" w:sz="12" w:space="0" w:color="000000"/>
            </w:tcBorders>
          </w:tcPr>
          <w:p w:rsidR="00750436" w:rsidRDefault="00750436" w:rsidP="00582DF6">
            <w:pPr>
              <w:pStyle w:val="BodyText"/>
              <w:jc w:val="center"/>
            </w:pPr>
            <w:r>
              <w:t>Локални, национални и међународни донатори</w:t>
            </w:r>
          </w:p>
        </w:tc>
      </w:tr>
    </w:tbl>
    <w:p w:rsidR="00750436" w:rsidRDefault="00750436" w:rsidP="00582DF6">
      <w:pPr>
        <w:pStyle w:val="BodyText"/>
        <w:rPr>
          <w:sz w:val="20"/>
        </w:rPr>
      </w:pPr>
      <w:r>
        <w:rPr>
          <w:noProof/>
        </w:rPr>
        <w:pict>
          <v:group id="Group 123" o:spid="_x0000_s1178" style="position:absolute;margin-left:24pt;margin-top:24pt;width:793.8pt;height:547.55pt;z-index:-251663360;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">
            <v:rect id="Rectangle 133" o:spid="_x0000_s1179"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HDcQA&#10;AADcAAAADwAAAGRycy9kb3ducmV2LnhtbESPQWvCQBCF7wX/wzJCb3VjS4tEV9GAUC+FRsXrkB2T&#10;4O5syG5j+u+dQ6G3Gd6b975ZbUbv1EB9bAMbmM8yUMRVsC3XBk7H/csCVEzIFl1gMvBLETbrydMK&#10;cxvu/E1DmWolIRxzNNCk1OVax6ohj3EWOmLRrqH3mGTta217vEu4d/o1yz60x5alocGOioaqW/nj&#10;DXxV5/e9z4bd2ZUhHLAoju7SGvM8HbdLUInG9G/+u/60gv8m+PKMTK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JRw3EAAAA3AAAAA8AAAAAAAAAAAAAAAAAmAIAAGRycy9k&#10;b3ducmV2LnhtbFBLBQYAAAAABAAEAPUAAACJAwAAAAA=&#10;" fillcolor="#999" stroked="f"/>
            <v:line id="Line 132" o:spid="_x0000_s1180"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aCR8AAAADcAAAADwAAAGRycy9kb3ducmV2LnhtbERPTWvCQBC9F/oflil4KXVjBFuiq6gg&#10;9KqW4nHITrPB7GzIjpr8e7cgeJvH+5zFqveNulIX68AGJuMMFHEZbM2VgZ/j7uMLVBRki01gMjBQ&#10;hNXy9WWBhQ033tP1IJVKIRwLNOBE2kLrWDryGMehJU7cX+g8SoJdpW2HtxTuG51n2Ux7rDk1OGxp&#10;66g8Hy7ewG/ehr28n7YyhOHTbU6zmEc0ZvTWr+eghHp5ih/ub5vmTyfw/0y6Q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wGgkfAAAAA3AAAAA8AAAAAAAAAAAAAAAAA&#10;oQIAAGRycy9kb3ducmV2LnhtbFBLBQYAAAAABAAEAPkAAACOAwAAAAA=&#10;" strokecolor="#999" strokeweight=".48pt"/>
            <v:line id="Line 131" o:spid="_x0000_s1181"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cMMAAAADcAAAADwAAAGRycy9kb3ducmV2LnhtbERPTWvCQBC9F/wPyxS8FN00BZXUVawg&#10;eNWKeByy02xodjZkR03+vSsUepvH+5zluveNulEX68AG3qcZKOIy2JorA6fv3WQBKgqyxSYwGRgo&#10;wno1elliYcOdD3Q7SqVSCMcCDTiRttA6lo48xmloiRP3EzqPkmBXadvhPYX7RudZNtMea04NDlva&#10;Oip/j1dv4Jy34SBvl60MYZi7r8ss5hGNGb/2m09QQr38i//ce5vmf+TwfCZdo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UHDDAAAAA3AAAAA8AAAAAAAAAAAAAAAAA&#10;oQIAAGRycy9kb3ducmV2LnhtbFBLBQYAAAAABAAEAPkAAACOAwAAAAA=&#10;" strokecolor="#999" strokeweight=".48pt"/>
            <v:line id="Line 130" o:spid="_x0000_s1182"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i5q8AAAADcAAAADwAAAGRycy9kb3ducmV2LnhtbERPS2vCQBC+F/oflin0UurGCCrRVVQo&#10;9OoD8Thkp9lgdjZkR03+fbdQ8DYf33OW69436k5drAMbGI8yUMRlsDVXBk7Hr885qCjIFpvAZGCg&#10;COvV68sSCxsevKf7QSqVQjgWaMCJtIXWsXTkMY5CS5y4n9B5lAS7StsOHyncNzrPsqn2WHNqcNjS&#10;zlF5Pdy8gXPehr18XHYyhGHmtpdpzCMa8/7WbxaghHp5iv/d3zbNn0zg75l0gV7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OYuavAAAAA3AAAAA8AAAAAAAAAAAAAAAAA&#10;oQIAAGRycy9kb3ducmV2LnhtbFBLBQYAAAAABAAEAPkAAACOAwAAAAA=&#10;" strokecolor="#999" strokeweight=".48pt"/>
            <v:line id="Line 129" o:spid="_x0000_s1183"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sVOMEAAADcAAAADwAAAGRycy9kb3ducmV2LnhtbERPS2sCMRC+F/wPYQQvRbPapZTVKFoo&#10;3UsP1dLzsBk3i8lk2cR9/PumUOhtPr7n7A6js6KnLjSeFaxXGQjiyuuGawVfl7flC4gQkTVaz6Rg&#10;ogCH/exhh4X2A39Sf461SCEcClRgYmwLKUNlyGFY+ZY4cVffOYwJdrXUHQ4p3Fm5ybJn6bDh1GCw&#10;pVdD1e18dwpOmZRc9vZC9mPK37m25vvRKrWYj8ctiEhj/Bf/uUud5j/l8PtMukD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SxU4wQAAANwAAAAPAAAAAAAAAAAAAAAA&#10;AKECAABkcnMvZG93bnJldi54bWxQSwUGAAAAAAQABAD5AAAAjwMAAAAA&#10;" strokecolor="#999" strokeweight="1.44pt"/>
            <v:line id="Line 128" o:spid="_x0000_s1184"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2ERMAAAADcAAAADwAAAGRycy9kb3ducmV2LnhtbERPTWvCQBC9F/oflhF6KbppRCvRVVpB&#10;8KotxeOQHbPB7GzITjX5926h4G0e73NWm9436kpdrAMbeJtkoIjLYGuuDHx/7cYLUFGQLTaBycBA&#10;ETbr56cVFjbc+EDXo1QqhXAs0IATaQutY+nIY5yEljhx59B5lAS7StsObyncNzrPsrn2WHNqcNjS&#10;1lF5Of56Az95Gw7yetrKEIZ393maxzyiMS+j/mMJSqiXh/jfvbdp/nQGf8+kC/T6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M9hETAAAAA3AAAAA8AAAAAAAAAAAAAAAAA&#10;oQIAAGRycy9kb3ducmV2LnhtbFBLBQYAAAAABAAEAPkAAACOAwAAAAA=&#10;" strokecolor="#999" strokeweight=".48pt"/>
            <v:line id="Line 127" o:spid="_x0000_s1185"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Uu1MAAAADcAAAADwAAAGRycy9kb3ducmV2LnhtbERPS4vCMBC+C/6HMAt7EU11RaRrFBVk&#10;vXjwgeehmW3KJpPSxFr//UYQvM3H95zFqnNWtNSEyrOC8SgDQVx4XXGp4HLeDecgQkTWaD2TggcF&#10;WC37vQXm2t/5SO0pliKFcMhRgYmxzqUMhSGHYeRr4sT9+sZhTLAppW7wnsKdlZMsm0mHFacGgzVt&#10;DRV/p5tTsMmk5H1rz2QPj+kPl9ZcB1apz49u/Q0iUhff4pd7r9P8rxk8n0kXyO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VLtTAAAAA3AAAAA8AAAAAAAAAAAAAAAAA&#10;oQIAAGRycy9kb3ducmV2LnhtbFBLBQYAAAAABAAEAPkAAACOAwAAAAA=&#10;" strokecolor="#999" strokeweight="1.44pt"/>
            <v:line id="Line 126" o:spid="_x0000_s1186"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O/qMAAAADcAAAADwAAAGRycy9kb3ducmV2LnhtbERPTWvCQBC9F/wPyxS8FN00gkrqKlYo&#10;eNWKeByy02xodjZkp5r8e1cQepvH+5zVpveNulIX68AG3qcZKOIy2JorA6fvr8kSVBRki01gMjBQ&#10;hM169LLCwoYbH+h6lEqlEI4FGnAibaF1LB15jNPQEifuJ3QeJcGu0rbDWwr3jc6zbK491pwaHLa0&#10;c1T+Hv+8gXPehoO8XXYyhGHhPi/zmEc0Zvzabz9ACfXyL3669zbNny3g8Uy6QK/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yjv6jAAAAA3AAAAA8AAAAAAAAAAAAAAAAA&#10;oQIAAGRycy9kb3ducmV2LnhtbFBLBQYAAAAABAAEAPkAAACOAwAAAAA=&#10;" strokecolor="#999" strokeweight=".48pt"/>
            <v:line id="Line 125" o:spid="_x0000_s1187"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wr2sMAAADcAAAADwAAAGRycy9kb3ducmV2LnhtbESPQWvDMAyF74X9B6PBLmV1lkE30rql&#10;LQx2bTdGjyLW4tBYDrHWJv9+Ogx2k3hP731ab8fYmSsNuU3s4GlRgCGuk2+5cfD58fb4CiYLsscu&#10;MTmYKMN2czdbY+XTjY90PUljNIRzhQ6CSF9Zm+tAEfMi9cSqfachoug6NNYPeNPw2NmyKJY2Ysva&#10;ELCnQ6D6cvqJDr7KPh1lfj7IlKaXsD8vc5nRuYf7cbcCIzTKv/nv+t0r/rPS6jM6gd3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08K9rDAAAA3AAAAA8AAAAAAAAAAAAA&#10;AAAAoQIAAGRycy9kb3ducmV2LnhtbFBLBQYAAAAABAAEAPkAAACRAwAAAAA=&#10;" strokecolor="#999" strokeweight=".48pt"/>
            <v:rect id="Rectangle 124" o:spid="_x0000_s1188"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PukMEA&#10;AADcAAAADwAAAGRycy9kb3ducmV2LnhtbERPTWvCQBC9C/0PyxR6000VxUZXqQGhXgSTitchO01C&#10;d2dDdo3x37tCobd5vM9ZbwdrRE+dbxwreJ8kIIhLpxuuFHwX+/EShA/IGo1jUnAnD9vNy2iNqXY3&#10;PlGfh0rEEPYpKqhDaFMpfVmTRT9xLXHkflxnMUTYVVJ3eIvh1shpkiykxYZjQ40tZTWVv/nVKjiW&#10;5/neJv3ubHLnDphlhbk0Sr29Dp8rEIGG8C/+c3/pOH/2Ac9n4gVy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z7pDBAAAA3AAAAA8AAAAAAAAAAAAAAAAAmAIAAGRycy9kb3du&#10;cmV2LnhtbFBLBQYAAAAABAAEAPUAAACGAwAAAAA=&#10;" fillcolor="#999" stroked="f"/>
            <w10:wrap anchorx="page" anchory="page"/>
          </v:group>
        </w:pict>
      </w:r>
    </w:p>
    <w:p w:rsidR="00750436" w:rsidRDefault="00750436" w:rsidP="00582DF6">
      <w:pPr>
        <w:pStyle w:val="BodyText"/>
        <w:spacing w:before="2"/>
        <w:rPr>
          <w:sz w:val="17"/>
        </w:rPr>
      </w:pPr>
    </w:p>
    <w:p w:rsidR="00750436" w:rsidRDefault="00750436" w:rsidP="00582DF6">
      <w:pPr>
        <w:rPr>
          <w:sz w:val="24"/>
        </w:rPr>
        <w:sectPr w:rsidR="00750436">
          <w:pgSz w:w="16840" w:h="11910" w:orient="landscape"/>
          <w:pgMar w:top="1100" w:right="1020" w:bottom="880" w:left="580" w:header="0" w:footer="700" w:gutter="0"/>
          <w:cols w:space="720"/>
        </w:sectPr>
      </w:pPr>
    </w:p>
    <w:p w:rsidR="00750436" w:rsidRPr="00082E8B" w:rsidRDefault="00750436" w:rsidP="00582DF6">
      <w:pPr>
        <w:pStyle w:val="BodyText"/>
        <w:rPr>
          <w:sz w:val="20"/>
        </w:rPr>
      </w:pPr>
      <w:r>
        <w:rPr>
          <w:noProof/>
        </w:rPr>
        <w:pict>
          <v:group id="Group 112" o:spid="_x0000_s1189" style="position:absolute;margin-left:24pt;margin-top:24pt;width:793.8pt;height:547.55pt;z-index:-251662336;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">
            <v:rect id="Rectangle 122" o:spid="_x0000_s1190"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ay8MIA&#10;AADcAAAADwAAAGRycy9kb3ducmV2LnhtbERPTWvDMAy9D/YfjAa7rU4GK11Wt3SBQHcpLGnYVcRa&#10;EmrLIXbT7N/XhUFverxPrbezNWKi0feOFaSLBARx43TPrYJjVbysQPiArNE4JgV/5GG7eXxYY6bd&#10;hb9pKkMrYgj7DBV0IQyZlL7pyKJfuIE4cr9utBgiHFupR7zEcGvka5IspcWeY0OHA+UdNafybBUc&#10;mvqtsMn0WZvSuS/M88r89Eo9P827DxCB5nAX/7v3Os5P3+H2TLxA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BrLwwgAAANwAAAAPAAAAAAAAAAAAAAAAAJgCAABkcnMvZG93&#10;bnJldi54bWxQSwUGAAAAAAQABAD1AAAAhwMAAAAA&#10;" fillcolor="#999" stroked="f"/>
            <v:line id="Line 121" o:spid="_x0000_s1191"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OxAcMAAADcAAAADwAAAGRycy9kb3ducmV2LnhtbESPQWvDMAyF74P9B6PBLqN1lkNXsrql&#10;LQx2bTdKjyLW4tBYDrHaJv9+Ogx2k3hP731abcbYmRsNuU3s4HVegCGuk2+5cfD99TFbgsmC7LFL&#10;TA4myrBZPz6ssPLpzge6HaUxGsK5QgdBpK+szXWgiHmeemLVftIQUXQdGusHvGt47GxZFAsbsWVt&#10;CNjTPlB9OV6jg1PZp4O8nPcypekt7M6LXGZ07vlp3L6DERrl3/x3/ekVv1R8fUYns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TsQHDAAAA3AAAAA8AAAAAAAAAAAAA&#10;AAAAoQIAAGRycy9kb3ducmV2LnhtbFBLBQYAAAAABAAEAPkAAACRAwAAAAA=&#10;" strokecolor="#999" strokeweight=".48pt"/>
            <v:line id="Line 120" o:spid="_x0000_s1192"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8UmsAAAADcAAAADwAAAGRycy9kb3ducmV2LnhtbERPS2vCQBC+C/0PyxR6KboxByupq1RB&#10;8OoDyXHITrOh2dmQHTX5991Cwdt8fM9ZbQbfqjv1sQlsYD7LQBFXwTZcG7ic99MlqCjIFtvAZGCk&#10;CJv1y2SFhQ0PPtL9JLVKIRwLNOBEukLrWDnyGGehI07cd+g9SoJ9rW2PjxTuW51n2UJ7bDg1OOxo&#10;56j6Od28gWvehaO8lzsZw/jhtuUi5hGNeXsdvj5BCQ3yFP+7DzbNz+fw90y6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fFJrAAAAA3AAAAA8AAAAAAAAAAAAAAAAA&#10;oQIAAGRycy9kb3ducmV2LnhtbFBLBQYAAAAABAAEAPkAAACOAwAAAAA=&#10;" strokecolor="#999" strokeweight=".48pt"/>
            <v:line id="Line 119" o:spid="_x0000_s1193"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2K7cAAAADcAAAADwAAAGRycy9kb3ducmV2LnhtbERPTWsCMRC9F/ofwgheSs2agy1bo1ih&#10;0Ku2FI/DZtwsbibLZtTdf28Eobd5vM9ZrofQqgv1qYlsYT4rQBFX0TVcW/j9+Xp9B5UE2WEbmSyM&#10;lGC9en5aYunilXd02UutcginEi14ka7UOlWeAqZZ7Igzd4x9QMmwr7Xr8ZrDQ6tNUSx0wIZzg8eO&#10;tp6q0/4cLPyZLu7k5bCVMY5v/vOwSCahtdPJsPkAJTTIv/jh/nZ5vjFwfyZfoFc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kNiu3AAAAA3AAAAA8AAAAAAAAAAAAAAAAA&#10;oQIAAGRycy9kb3ducmV2LnhtbFBLBQYAAAAABAAEAPkAAACOAwAAAAA=&#10;" strokecolor="#999" strokeweight=".48pt"/>
            <v:line id="Line 118" o:spid="_x0000_s1194"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sbkb8AAADcAAAADwAAAGRycy9kb3ducmV2LnhtbERPTYvCMBC9C/6HMIIXWVN1EekaRQXR&#10;i4dV8Tw0s03ZZFKaWOu/NwsL3ubxPme57pwVLTWh8qxgMs5AEBdeV1wquF72HwsQISJrtJ5JwZMC&#10;rFf93hJz7R/8Te05liKFcMhRgYmxzqUMhSGHYexr4sT9+MZhTLAppW7wkcKdldMsm0uHFacGgzXt&#10;DBW/57tTsM2k5GNrL2RPz88Dl9bcRlap4aDbfIGI1MW3+N991Gn+dAZ/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nsbkb8AAADcAAAADwAAAAAAAAAAAAAAAACh&#10;AgAAZHJzL2Rvd25yZXYueG1sUEsFBgAAAAAEAAQA+QAAAI0DAAAAAA==&#10;" strokecolor="#999" strokeweight="1.44pt"/>
            <v:line id="Line 117" o:spid="_x0000_s1195"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i3AsAAAADcAAAADwAAAGRycy9kb3ducmV2LnhtbERPTWvCQBC9F/wPyxS8FN00FJXUVawg&#10;eNWKeByy02xodjZkR03+vSsUepvH+5zluveNulEX68AG3qcZKOIy2JorA6fv3WQBKgqyxSYwGRgo&#10;wno1elliYcOdD3Q7SqVSCMcCDTiRttA6lo48xmloiRP3EzqPkmBXadvhPYX7RudZNtMea04NDlva&#10;Oip/j1dv4Jy34SBvl60MYZi7r8ss5hGNGb/2m09QQr38i//ce5vm5x/wfCZdo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motwLAAAAA3AAAAA8AAAAAAAAAAAAAAAAA&#10;oQIAAGRycy9kb3ducmV2LnhtbFBLBQYAAAAABAAEAPkAAACOAwAAAAA=&#10;" strokecolor="#999" strokeweight=".48pt"/>
            <v:line id="Line 116" o:spid="_x0000_s1196"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4mfr8AAADcAAAADwAAAGRycy9kb3ducmV2LnhtbERPTYvCMBC9C/6HMIIXWVPFFekaRQXR&#10;i4dV8Tw0s03ZZFKaWOu/NwsL3ubxPme57pwVLTWh8qxgMs5AEBdeV1wquF72HwsQISJrtJ5JwZMC&#10;rFf93hJz7R/8Te05liKFcMhRgYmxzqUMhSGHYexr4sT9+MZhTLAppW7wkcKdldMsm0uHFacGgzXt&#10;DBW/57tTsM2k5GNrL2RPz9mBS2tuI6vUcNBtvkBE6uJb/O8+6jR/+gl/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t4mfr8AAADcAAAADwAAAAAAAAAAAAAAAACh&#10;AgAAZHJzL2Rvd25yZXYueG1sUEsFBgAAAAAEAAQA+QAAAI0DAAAAAA==&#10;" strokecolor="#999" strokeweight="1.44pt"/>
            <v:line id="Line 115" o:spid="_x0000_s1197"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aM7sAAAADcAAAADwAAAGRycy9kb3ducmV2LnhtbERPTWvCQBC9F/wPywi9iG7MIZboKioI&#10;XrWleByy02xodjZkR03+fbdQ6G0e73M2u8G36kF9bAIbWC4yUMRVsA3XBj7eT/M3UFGQLbaBycBI&#10;EXbbycsGSxuefKHHVWqVQjiWaMCJdKXWsXLkMS5CR5y4r9B7lAT7WtsenynctzrPskJ7bDg1OOzo&#10;6Kj6vt69gc+8CxeZ3Y4yhnHlDrci5hGNeZ0O+zUooUH+xX/us03z8wJ+n0kX6O0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Y2jO7AAAAA3AAAAA8AAAAAAAAAAAAAAAAA&#10;oQIAAGRycy9kb3ducmV2LnhtbFBLBQYAAAAABAAEAPkAAACOAwAAAAA=&#10;" strokecolor="#999" strokeweight=".48pt"/>
            <v:line id="Line 114" o:spid="_x0000_s1198"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opdcAAAADcAAAADwAAAGRycy9kb3ducmV2LnhtbERPTWvCQBC9C/6HZYRepG7MQUvqJlRB&#10;6FVbxOOQnWZDs7MhO2ry77uFQm/zeJ+zq0bfqTsNsQ1sYL3KQBHXwbbcGPj8OD6/gIqCbLELTAYm&#10;ilCV89kOCxsefKL7WRqVQjgWaMCJ9IXWsXbkMa5CT5y4rzB4lASHRtsBHyncdzrPso322HJqcNjT&#10;wVH9fb55A5e8DydZXg8yhWnr9tdNzCMa87QY315BCY3yL/5zv9s0P9/C7zPpAl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6KXXAAAAA3AAAAA8AAAAAAAAAAAAAAAAA&#10;oQIAAGRycy9kb3ducmV2LnhtbFBLBQYAAAAABAAEAPkAAACOAwAAAAA=&#10;" strokecolor="#999" strokeweight=".48pt"/>
            <v:rect id="Rectangle 113" o:spid="_x0000_s1199"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d1sMA&#10;AADcAAAADwAAAGRycy9kb3ducmV2LnhtbESPQWvCQBCF7wX/wzJCb3Wj0FKiq2hAaC+FRsXrkB2T&#10;4O5syK4x/nvnUOhthvfmvW9Wm9E7NVAf28AG5rMMFHEVbMu1geNh//YJKiZkiy4wGXhQhM168rLC&#10;3IY7/9JQplpJCMccDTQpdbnWsWrIY5yFjli0S+g9Jln7Wtse7xLunV5k2Yf22LI0NNhR0VB1LW/e&#10;wE91et/7bNidXBnCNxbFwZ1bY16n43YJKtGY/s1/119W8BdCK8/IBHr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bd1sMAAADcAAAADwAAAAAAAAAAAAAAAACYAgAAZHJzL2Rv&#10;d25yZXYueG1sUEsFBgAAAAAEAAQA9QAAAIgDAAAAAA==&#10;" fillcolor="#999" stroked="f"/>
            <w10:wrap anchorx="page" anchory="page"/>
          </v:group>
        </w:pict>
      </w:r>
    </w:p>
    <w:tbl>
      <w:tblPr>
        <w:tblW w:w="0" w:type="auto"/>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700"/>
        <w:gridCol w:w="2407"/>
        <w:gridCol w:w="2268"/>
        <w:gridCol w:w="3547"/>
        <w:gridCol w:w="1890"/>
        <w:gridCol w:w="2250"/>
      </w:tblGrid>
      <w:tr w:rsidR="00750436" w:rsidTr="00082E8B">
        <w:trPr>
          <w:trHeight w:val="34"/>
        </w:trPr>
        <w:tc>
          <w:tcPr>
            <w:tcW w:w="2700" w:type="dxa"/>
            <w:tcBorders>
              <w:left w:val="single" w:sz="8" w:space="0" w:color="000000"/>
              <w:bottom w:val="single" w:sz="8" w:space="0" w:color="000000"/>
            </w:tcBorders>
          </w:tcPr>
          <w:p w:rsidR="00750436" w:rsidRPr="00082E8B" w:rsidRDefault="00750436" w:rsidP="00582DF6">
            <w:pPr>
              <w:pStyle w:val="TableParagraph"/>
              <w:rPr>
                <w:sz w:val="4"/>
                <w:szCs w:val="4"/>
              </w:rPr>
            </w:pPr>
          </w:p>
        </w:tc>
        <w:tc>
          <w:tcPr>
            <w:tcW w:w="2407" w:type="dxa"/>
            <w:tcBorders>
              <w:bottom w:val="single" w:sz="8" w:space="0" w:color="000000"/>
            </w:tcBorders>
          </w:tcPr>
          <w:p w:rsidR="00750436" w:rsidRDefault="00750436" w:rsidP="00582DF6">
            <w:pPr>
              <w:pStyle w:val="TableParagraph"/>
              <w:rPr>
                <w:sz w:val="24"/>
              </w:rPr>
            </w:pPr>
          </w:p>
        </w:tc>
        <w:tc>
          <w:tcPr>
            <w:tcW w:w="2268" w:type="dxa"/>
            <w:tcBorders>
              <w:bottom w:val="single" w:sz="8" w:space="0" w:color="000000"/>
            </w:tcBorders>
          </w:tcPr>
          <w:p w:rsidR="00750436" w:rsidRDefault="00750436" w:rsidP="00582DF6">
            <w:pPr>
              <w:pStyle w:val="TableParagraph"/>
              <w:rPr>
                <w:sz w:val="24"/>
              </w:rPr>
            </w:pPr>
          </w:p>
        </w:tc>
        <w:tc>
          <w:tcPr>
            <w:tcW w:w="3547" w:type="dxa"/>
            <w:tcBorders>
              <w:bottom w:val="single" w:sz="8" w:space="0" w:color="000000"/>
            </w:tcBorders>
          </w:tcPr>
          <w:p w:rsidR="00750436" w:rsidRDefault="00750436" w:rsidP="00582DF6">
            <w:pPr>
              <w:pStyle w:val="TableParagraph"/>
              <w:rPr>
                <w:sz w:val="24"/>
              </w:rPr>
            </w:pPr>
          </w:p>
        </w:tc>
        <w:tc>
          <w:tcPr>
            <w:tcW w:w="1890" w:type="dxa"/>
            <w:tcBorders>
              <w:bottom w:val="single" w:sz="8" w:space="0" w:color="000000"/>
            </w:tcBorders>
          </w:tcPr>
          <w:p w:rsidR="00750436" w:rsidRDefault="00750436" w:rsidP="00582DF6">
            <w:pPr>
              <w:pStyle w:val="TableParagraph"/>
              <w:rPr>
                <w:sz w:val="24"/>
              </w:rPr>
            </w:pPr>
          </w:p>
        </w:tc>
        <w:tc>
          <w:tcPr>
            <w:tcW w:w="2250" w:type="dxa"/>
            <w:tcBorders>
              <w:bottom w:val="single" w:sz="8" w:space="0" w:color="000000"/>
              <w:right w:val="single" w:sz="8" w:space="0" w:color="000000"/>
            </w:tcBorders>
          </w:tcPr>
          <w:p w:rsidR="00750436" w:rsidRDefault="00750436" w:rsidP="00582DF6">
            <w:pPr>
              <w:pStyle w:val="TableParagraph"/>
              <w:spacing w:line="265" w:lineRule="exact"/>
              <w:rPr>
                <w:sz w:val="24"/>
              </w:rPr>
            </w:pPr>
          </w:p>
        </w:tc>
      </w:tr>
    </w:tbl>
    <w:p w:rsidR="00750436" w:rsidRDefault="00750436" w:rsidP="00582DF6">
      <w:pPr>
        <w:pStyle w:val="BodyText"/>
        <w:rPr>
          <w:sz w:val="20"/>
        </w:rPr>
      </w:pPr>
    </w:p>
    <w:p w:rsidR="00750436" w:rsidRDefault="00750436" w:rsidP="00582DF6">
      <w:pPr>
        <w:pStyle w:val="BodyText"/>
        <w:rPr>
          <w:sz w:val="12"/>
        </w:rPr>
      </w:pPr>
    </w:p>
    <w:tbl>
      <w:tblPr>
        <w:tblW w:w="1515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602"/>
        <w:gridCol w:w="2830"/>
        <w:gridCol w:w="2790"/>
        <w:gridCol w:w="2520"/>
        <w:gridCol w:w="1980"/>
        <w:gridCol w:w="2430"/>
      </w:tblGrid>
      <w:tr w:rsidR="00750436" w:rsidTr="00082E8B">
        <w:trPr>
          <w:trHeight w:val="406"/>
        </w:trPr>
        <w:tc>
          <w:tcPr>
            <w:tcW w:w="15152" w:type="dxa"/>
            <w:gridSpan w:val="6"/>
            <w:tcBorders>
              <w:bottom w:val="single" w:sz="12" w:space="0" w:color="000000"/>
            </w:tcBorders>
          </w:tcPr>
          <w:p w:rsidR="00750436" w:rsidRDefault="00750436" w:rsidP="00582DF6">
            <w:pPr>
              <w:pStyle w:val="TableParagraph"/>
              <w:spacing w:line="275" w:lineRule="exact"/>
              <w:ind w:left="4"/>
              <w:rPr>
                <w:b/>
                <w:sz w:val="24"/>
              </w:rPr>
            </w:pPr>
            <w:r>
              <w:rPr>
                <w:b/>
                <w:color w:val="933634"/>
                <w:sz w:val="24"/>
              </w:rPr>
              <w:t>Циљ: Унапређивање образовања одраслих Рома</w:t>
            </w:r>
          </w:p>
        </w:tc>
      </w:tr>
      <w:tr w:rsidR="00750436" w:rsidTr="00082E8B">
        <w:trPr>
          <w:trHeight w:val="1170"/>
        </w:trPr>
        <w:tc>
          <w:tcPr>
            <w:tcW w:w="2602" w:type="dxa"/>
            <w:tcBorders>
              <w:top w:val="single" w:sz="12" w:space="0" w:color="000000"/>
              <w:bottom w:val="single" w:sz="12" w:space="0" w:color="000000"/>
              <w:right w:val="single" w:sz="12" w:space="0" w:color="000000"/>
            </w:tcBorders>
          </w:tcPr>
          <w:p w:rsidR="00750436" w:rsidRDefault="00750436" w:rsidP="00582DF6">
            <w:pPr>
              <w:pStyle w:val="TableParagraph"/>
              <w:spacing w:line="272" w:lineRule="exact"/>
              <w:ind w:left="421"/>
              <w:jc w:val="center"/>
              <w:rPr>
                <w:b/>
                <w:sz w:val="24"/>
              </w:rPr>
            </w:pPr>
            <w:r>
              <w:rPr>
                <w:b/>
                <w:color w:val="6F2F9F"/>
                <w:sz w:val="24"/>
              </w:rPr>
              <w:t>АКТИВНОСТИ</w:t>
            </w:r>
          </w:p>
        </w:tc>
        <w:tc>
          <w:tcPr>
            <w:tcW w:w="283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371"/>
              <w:jc w:val="center"/>
              <w:rPr>
                <w:b/>
                <w:sz w:val="24"/>
              </w:rPr>
            </w:pPr>
            <w:r>
              <w:rPr>
                <w:b/>
                <w:color w:val="6F2F9F"/>
                <w:sz w:val="24"/>
              </w:rPr>
              <w:t>ИНДИКАТОРИ</w:t>
            </w:r>
          </w:p>
        </w:tc>
        <w:tc>
          <w:tcPr>
            <w:tcW w:w="27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3" w:right="217" w:firstLine="235"/>
              <w:jc w:val="center"/>
              <w:rPr>
                <w:b/>
                <w:sz w:val="24"/>
              </w:rPr>
            </w:pPr>
            <w:r>
              <w:rPr>
                <w:b/>
                <w:color w:val="6F2F9F"/>
                <w:sz w:val="24"/>
              </w:rPr>
              <w:t>НОСИЛАЦ АКТИВНОСТИ</w:t>
            </w:r>
          </w:p>
        </w:tc>
        <w:tc>
          <w:tcPr>
            <w:tcW w:w="252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70"/>
              <w:jc w:val="center"/>
              <w:rPr>
                <w:b/>
                <w:sz w:val="24"/>
              </w:rPr>
            </w:pPr>
            <w:r>
              <w:rPr>
                <w:b/>
                <w:color w:val="6F2F9F"/>
                <w:sz w:val="24"/>
              </w:rPr>
              <w:t>ПАРТНЕРИ</w:t>
            </w:r>
          </w:p>
        </w:tc>
        <w:tc>
          <w:tcPr>
            <w:tcW w:w="19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07" w:right="89"/>
              <w:jc w:val="center"/>
              <w:rPr>
                <w:b/>
                <w:sz w:val="24"/>
              </w:rPr>
            </w:pPr>
            <w:r>
              <w:rPr>
                <w:b/>
                <w:color w:val="6F2F9F"/>
                <w:sz w:val="24"/>
              </w:rPr>
              <w:t>ВРЕМЕНСКИ РОК</w:t>
            </w:r>
          </w:p>
        </w:tc>
        <w:tc>
          <w:tcPr>
            <w:tcW w:w="2430"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jc w:val="center"/>
              <w:rPr>
                <w:b/>
                <w:sz w:val="24"/>
              </w:rPr>
            </w:pPr>
            <w:r>
              <w:rPr>
                <w:b/>
                <w:color w:val="6F2F9F"/>
                <w:sz w:val="24"/>
              </w:rPr>
              <w:t>ИЗВОРИ</w:t>
            </w:r>
          </w:p>
          <w:p w:rsidR="00750436" w:rsidRDefault="00750436" w:rsidP="00582DF6">
            <w:pPr>
              <w:pStyle w:val="TableParagraph"/>
              <w:ind w:left="394" w:right="371"/>
              <w:jc w:val="center"/>
              <w:rPr>
                <w:b/>
                <w:color w:val="6F2F9F"/>
                <w:spacing w:val="-1"/>
                <w:sz w:val="24"/>
              </w:rPr>
            </w:pPr>
            <w:r>
              <w:rPr>
                <w:b/>
                <w:color w:val="6F2F9F"/>
                <w:spacing w:val="-1"/>
                <w:sz w:val="24"/>
              </w:rPr>
              <w:t>ФИНАНСИРАЊА</w:t>
            </w:r>
          </w:p>
          <w:p w:rsidR="00750436" w:rsidRDefault="00750436" w:rsidP="00582DF6">
            <w:pPr>
              <w:pStyle w:val="TableParagraph"/>
              <w:ind w:left="394" w:right="371"/>
              <w:jc w:val="center"/>
              <w:rPr>
                <w:b/>
                <w:sz w:val="24"/>
              </w:rPr>
            </w:pPr>
            <w:r>
              <w:rPr>
                <w:b/>
                <w:color w:val="6F2F9F"/>
                <w:sz w:val="24"/>
              </w:rPr>
              <w:t>2018-2021</w:t>
            </w:r>
          </w:p>
        </w:tc>
      </w:tr>
      <w:tr w:rsidR="00750436" w:rsidTr="00082E8B">
        <w:trPr>
          <w:trHeight w:val="2759"/>
        </w:trPr>
        <w:tc>
          <w:tcPr>
            <w:tcW w:w="2602" w:type="dxa"/>
            <w:tcBorders>
              <w:top w:val="single" w:sz="12" w:space="0" w:color="000000"/>
              <w:right w:val="single" w:sz="12" w:space="0" w:color="000000"/>
            </w:tcBorders>
          </w:tcPr>
          <w:p w:rsidR="00750436" w:rsidRPr="002F31D1" w:rsidRDefault="00750436" w:rsidP="00582DF6">
            <w:pPr>
              <w:pStyle w:val="BodyText"/>
              <w:jc w:val="center"/>
            </w:pPr>
            <w:r w:rsidRPr="002F31D1">
              <w:t>Спровођење програма функционалног основног образовања одраслих Рома</w:t>
            </w:r>
          </w:p>
        </w:tc>
        <w:tc>
          <w:tcPr>
            <w:tcW w:w="2830" w:type="dxa"/>
            <w:tcBorders>
              <w:top w:val="single" w:sz="12" w:space="0" w:color="000000"/>
              <w:left w:val="single" w:sz="12" w:space="0" w:color="000000"/>
              <w:right w:val="single" w:sz="12" w:space="0" w:color="000000"/>
            </w:tcBorders>
          </w:tcPr>
          <w:p w:rsidR="00750436" w:rsidRPr="002F31D1" w:rsidRDefault="00750436" w:rsidP="00582DF6">
            <w:pPr>
              <w:pStyle w:val="BodyText"/>
              <w:jc w:val="center"/>
            </w:pPr>
            <w:r w:rsidRPr="002F31D1">
              <w:t>Број покренутих програма</w:t>
            </w:r>
          </w:p>
          <w:p w:rsidR="00750436" w:rsidRPr="002F31D1" w:rsidRDefault="00750436" w:rsidP="00582DF6">
            <w:pPr>
              <w:pStyle w:val="BodyText"/>
              <w:jc w:val="center"/>
            </w:pPr>
            <w:r>
              <w:t xml:space="preserve">Број Рома </w:t>
            </w:r>
            <w:r w:rsidRPr="002F31D1">
              <w:t>који је прошао програм функционалног образовања одраслих</w:t>
            </w:r>
          </w:p>
        </w:tc>
        <w:tc>
          <w:tcPr>
            <w:tcW w:w="2790" w:type="dxa"/>
            <w:tcBorders>
              <w:top w:val="single" w:sz="12" w:space="0" w:color="000000"/>
              <w:left w:val="single" w:sz="12" w:space="0" w:color="000000"/>
              <w:right w:val="single" w:sz="12" w:space="0" w:color="000000"/>
            </w:tcBorders>
          </w:tcPr>
          <w:p w:rsidR="00750436" w:rsidRPr="002F31D1" w:rsidRDefault="00750436" w:rsidP="00582DF6">
            <w:pPr>
              <w:pStyle w:val="BodyText"/>
            </w:pPr>
          </w:p>
          <w:p w:rsidR="00750436" w:rsidRPr="002F31D1" w:rsidRDefault="00750436" w:rsidP="00582DF6">
            <w:pPr>
              <w:pStyle w:val="BodyText"/>
              <w:jc w:val="center"/>
            </w:pPr>
            <w:r w:rsidRPr="002F31D1">
              <w:t>Школа за одрасле, Канцеларија за ромска питања</w:t>
            </w:r>
          </w:p>
        </w:tc>
        <w:tc>
          <w:tcPr>
            <w:tcW w:w="2520" w:type="dxa"/>
            <w:tcBorders>
              <w:top w:val="single" w:sz="12" w:space="0" w:color="000000"/>
              <w:left w:val="single" w:sz="12" w:space="0" w:color="000000"/>
              <w:right w:val="single" w:sz="12" w:space="0" w:color="000000"/>
            </w:tcBorders>
          </w:tcPr>
          <w:p w:rsidR="00750436" w:rsidRDefault="00750436" w:rsidP="00582DF6">
            <w:pPr>
              <w:pStyle w:val="BodyText"/>
              <w:jc w:val="center"/>
            </w:pPr>
            <w:r w:rsidRPr="002F31D1">
              <w:t xml:space="preserve">Министарство просвете, науке и технолошког развоја Национална служба за запошљавање </w:t>
            </w:r>
          </w:p>
          <w:p w:rsidR="00750436" w:rsidRPr="002F31D1" w:rsidRDefault="00750436" w:rsidP="00582DF6">
            <w:pPr>
              <w:pStyle w:val="BodyText"/>
              <w:jc w:val="center"/>
            </w:pPr>
            <w:r w:rsidRPr="002F31D1">
              <w:t>Центар за социјални рад</w:t>
            </w:r>
          </w:p>
        </w:tc>
        <w:tc>
          <w:tcPr>
            <w:tcW w:w="1980" w:type="dxa"/>
            <w:tcBorders>
              <w:top w:val="single" w:sz="12" w:space="0" w:color="000000"/>
              <w:left w:val="single" w:sz="12" w:space="0" w:color="000000"/>
              <w:right w:val="single" w:sz="12" w:space="0" w:color="000000"/>
            </w:tcBorders>
          </w:tcPr>
          <w:p w:rsidR="00750436" w:rsidRPr="002F31D1" w:rsidRDefault="00750436" w:rsidP="00582DF6">
            <w:pPr>
              <w:pStyle w:val="BodyText"/>
              <w:jc w:val="center"/>
            </w:pPr>
          </w:p>
          <w:p w:rsidR="00750436" w:rsidRPr="002F31D1" w:rsidRDefault="00750436" w:rsidP="00582DF6">
            <w:pPr>
              <w:pStyle w:val="BodyText"/>
              <w:jc w:val="center"/>
            </w:pPr>
          </w:p>
          <w:p w:rsidR="00750436" w:rsidRPr="002F31D1" w:rsidRDefault="00750436" w:rsidP="00582DF6">
            <w:pPr>
              <w:pStyle w:val="BodyText"/>
              <w:jc w:val="center"/>
            </w:pPr>
            <w:r w:rsidRPr="002F31D1">
              <w:t>2018-2021</w:t>
            </w:r>
          </w:p>
        </w:tc>
        <w:tc>
          <w:tcPr>
            <w:tcW w:w="2430" w:type="dxa"/>
            <w:tcBorders>
              <w:top w:val="single" w:sz="12" w:space="0" w:color="000000"/>
              <w:left w:val="single" w:sz="12" w:space="0" w:color="000000"/>
            </w:tcBorders>
          </w:tcPr>
          <w:p w:rsidR="00750436" w:rsidRPr="002F31D1" w:rsidRDefault="00750436" w:rsidP="00582DF6">
            <w:pPr>
              <w:pStyle w:val="BodyText"/>
              <w:jc w:val="center"/>
            </w:pPr>
            <w:r w:rsidRPr="002F31D1">
              <w:t>Локални, национални и међународни донатори</w:t>
            </w:r>
          </w:p>
          <w:p w:rsidR="00750436" w:rsidRPr="002F31D1" w:rsidRDefault="00750436" w:rsidP="00582DF6">
            <w:pPr>
              <w:pStyle w:val="BodyText"/>
              <w:jc w:val="center"/>
            </w:pPr>
            <w:r w:rsidRPr="002F31D1">
              <w:t>Локална самоуправа</w:t>
            </w:r>
          </w:p>
        </w:tc>
      </w:tr>
    </w:tbl>
    <w:p w:rsidR="00750436" w:rsidRDefault="00750436" w:rsidP="00582DF6">
      <w:pPr>
        <w:rPr>
          <w:sz w:val="24"/>
        </w:rPr>
        <w:sectPr w:rsidR="00750436">
          <w:pgSz w:w="16840" w:h="11910" w:orient="landscape"/>
          <w:pgMar w:top="1100" w:right="1020" w:bottom="880" w:left="580" w:header="0" w:footer="700" w:gutter="0"/>
          <w:cols w:space="720"/>
        </w:sectPr>
      </w:pPr>
    </w:p>
    <w:p w:rsidR="00750436" w:rsidRDefault="00750436" w:rsidP="00582DF6">
      <w:pPr>
        <w:pStyle w:val="BodyText"/>
        <w:spacing w:before="7"/>
        <w:rPr>
          <w:sz w:val="29"/>
        </w:rPr>
      </w:pPr>
      <w:r>
        <w:rPr>
          <w:noProof/>
        </w:rPr>
        <w:pict>
          <v:group id="Group 101" o:spid="_x0000_s1200" style="position:absolute;margin-left:24pt;margin-top:24pt;width:793.8pt;height:547.55pt;z-index:-251661312;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">
            <v:rect id="Rectangle 111" o:spid="_x0000_s1201"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OBtsMA&#10;AADcAAAADwAAAGRycy9kb3ducmV2LnhtbESPQWvDMAyF74P9B6NBb6vdQcdI65Y2UGgvg6Uru4pY&#10;TUJtOcRemv376TDYTeI9vfdpvZ2CVyMNqYtsYTE3oIjr6DpuLHyeD89voFJGdugjk4UfSrDdPD6s&#10;sXDxzh80VrlREsKpQAttzn2hdapbCpjmsScW7RqHgFnWodFuwLuEB69fjHnVATuWhhZ7Kluqb9V3&#10;sPBeX5aHYMb9xVcxnrAsz/6rs3b2NO1WoDJN+d/8d310gm+EVp6RC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OBtsMAAADcAAAADwAAAAAAAAAAAAAAAACYAgAAZHJzL2Rv&#10;d25yZXYueG1sUEsFBgAAAAAEAAQA9QAAAIgDAAAAAA==&#10;" fillcolor="#999" stroked="f"/>
            <v:line id="Line 110" o:spid="_x0000_s1202"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xE/MAAAADcAAAADwAAAGRycy9kb3ducmV2LnhtbERPS2vCQBC+C/6HZQq9SN2Yg9rUVVQo&#10;9OoD8Thkp9nQ7GzITjX5992C4G0+vuesNr1v1I26WAc2MJtmoIjLYGuuDJxPn29LUFGQLTaBycBA&#10;ETbr8WiFhQ13PtDtKJVKIRwLNOBE2kLrWDryGKehJU7cd+g8SoJdpW2H9xTuG51n2Vx7rDk1OGxp&#10;76j8Of56A5e8DQeZXPcyhGHhdtd5zCMa8/rSbz9ACfXyFD/cXzbNz97h/5l0gV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wcRPzAAAAA3AAAAA8AAAAAAAAAAAAAAAAA&#10;oQIAAGRycy9kb3ducmV2LnhtbFBLBQYAAAAABAAEAPkAAACOAwAAAAA=&#10;" strokecolor="#999" strokeweight=".48pt"/>
            <v:line id="Line 109" o:spid="_x0000_s1203"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97vMMAAADcAAAADwAAAGRycy9kb3ducmV2LnhtbESPQWvDMAyF74P9B6NBL2N1mkM7srpl&#10;Kwx6bVdGjyLW4rBYDrHWJv++OhR2k3hP731ab8fYmQsNuU3sYDEvwBDXybfcODh9fb68gsmC7LFL&#10;TA4myrDdPD6ssfLpyge6HKUxGsK5QgdBpK+szXWgiHmeemLVftIQUXQdGusHvGp47GxZFEsbsWVt&#10;CNjTLlD9e/yLDr7LPh3k+byTKU2r8HFe5jKjc7On8f0NjNAo/+b79d4r/kLx9RmdwG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e7zDAAAA3AAAAA8AAAAAAAAAAAAA&#10;AAAAoQIAAGRycy9kb3ducmV2LnhtbFBLBQYAAAAABAAEAPkAAACRAwAAAAA=&#10;" strokecolor="#999" strokeweight=".48pt"/>
            <v:line id="Line 108" o:spid="_x0000_s1204"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PeJ8AAAADcAAAADwAAAGRycy9kb3ducmV2LnhtbERPTWvCQBC9F/oflil4KbpJDlZSV7GC&#10;4FVbxOOQnWaD2dmQnWry711B6G0e73OW68G36kp9bAIbyGcZKOIq2IZrAz/fu+kCVBRki21gMjBS&#10;hPXq9WWJpQ03PtD1KLVKIRxLNOBEulLrWDnyGGehI07cb+g9SoJ9rW2PtxTuW11k2Vx7bDg1OOxo&#10;66i6HP+8gVPRhYO8n7cyhvHDfZ3nsYhozORt2HyCEhrkX/x0722an+fweCZdoF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z3ifAAAAA3AAAAA8AAAAAAAAAAAAAAAAA&#10;oQIAAGRycy9kb3ducmV2LnhtbFBLBQYAAAAABAAEAPkAAACOAwAAAAA=&#10;" strokecolor="#999" strokeweight=".48pt"/>
            <v:line id="Line 107" o:spid="_x0000_s1205"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t0t8EAAADcAAAADwAAAGRycy9kb3ducmV2LnhtbERPPWvDMBDdA/kP4gJdQi3HhBJcK6EJ&#10;lGbJ0Dh0PqyrZSqdjKU69r+vCoVu93ifVx0mZ8VIQ+g8K9hkOQjixuuOWwW3+vVxByJEZI3WMymY&#10;KcBhv1xUWGp/53car7EVKYRDiQpMjH0pZWgMOQyZ74kT9+kHhzHBoZV6wHsKd1YWef4kHXacGgz2&#10;dDLUfF2/nYJjLiWfR1uTvczbN26t+VhbpR5W08sziEhT/Bf/uc86zd8U8PtMukD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W3S3wQAAANwAAAAPAAAAAAAAAAAAAAAA&#10;AKECAABkcnMvZG93bnJldi54bWxQSwUGAAAAAAQABAD5AAAAjwMAAAAA&#10;" strokecolor="#999" strokeweight="1.44pt"/>
            <v:line id="Line 106" o:spid="_x0000_s1206"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3ly8AAAADcAAAADwAAAGRycy9kb3ducmV2LnhtbERPTWvCQBC9F/oflil4KXVjBFuiq6gg&#10;9KqW4nHITrPB7GzIjpr8e7cgeJvH+5zFqveNulIX68AGJuMMFHEZbM2VgZ/j7uMLVBRki01gMjBQ&#10;hNXy9WWBhQ033tP1IJVKIRwLNOBE2kLrWDryGMehJU7cX+g8SoJdpW2HtxTuG51n2Ux7rDk1OGxp&#10;66g8Hy7ewG/ehr28n7YyhOHTbU6zmEc0ZvTWr+eghHp5ih/ub5vmT6bw/0y6Q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gt5cvAAAAA3AAAAA8AAAAAAAAAAAAAAAAA&#10;oQIAAGRycy9kb3ducmV2LnhtbFBLBQYAAAAABAAEAPkAAACOAwAAAAA=&#10;" strokecolor="#999" strokeweight=".48pt"/>
            <v:line id="Line 105" o:spid="_x0000_s1207"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JWL8AAADcAAAADwAAAGRycy9kb3ducmV2LnhtbERPTYvCMBC9C/6HMMJeZE1dZJFqFBVk&#10;vXhYK3semrEpJpPSxFr//UYQvM3jfc5y3TsrOmpD7VnBdJKBIC69rrlScC72n3MQISJrtJ5JwYMC&#10;rFfDwRJz7e/8S90pViKFcMhRgYmxyaUMpSGHYeIb4sRdfOswJthWUrd4T+HOyq8s+5YOa04NBhva&#10;GSqvp5tTsM2k5ENnC7LHx+yHK2v+xlapj1G/WYCI1Me3+OU+6DR/OoPnM+kC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5JWL8AAADcAAAADwAAAAAAAAAAAAAAAACh&#10;AgAAZHJzL2Rvd25yZXYueG1sUEsFBgAAAAAEAAQA+QAAAI0DAAAAAA==&#10;" strokecolor="#999" strokeweight="1.44pt"/>
            <v:line id="Line 104" o:spid="_x0000_s1208"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YJMAAAADcAAAADwAAAGRycy9kb3ducmV2LnhtbERPTWvCQBC9F/oflil4KXVjQFuiq6gg&#10;9KqW4nHITrPB7GzIjpr8e7cgeJvH+5zFqveNulIX68AGJuMMFHEZbM2VgZ/j7uMLVBRki01gMjBQ&#10;hNXy9WWBhQ033tP1IJVKIRwLNOBE2kLrWDryGMehJU7cX+g8SoJdpW2HtxTuG51n2Ux7rDk1OGxp&#10;66g8Hy7ewG/ehr28n7YyhOHTbU6zmEc0ZvTWr+eghHp5ih/ub5vmT6bw/0y6Q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iI2CTAAAAA3AAAAA8AAAAAAAAAAAAAAAAA&#10;oQIAAGRycy9kb3ducmV2LnhtbFBLBQYAAAAABAAEAPkAAACOAwAAAAA=&#10;" strokecolor="#999" strokeweight=".48pt"/>
            <v:line id="Line 103" o:spid="_x0000_s1209"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pGU8AAAADcAAAADwAAAGRycy9kb3ducmV2LnhtbERPTWvCQBC9C/0PyxR6kboxh1iiq1ih&#10;0Ku2iMchO2aD2dmQnWry77uC4G0e73NWm8G36kp9bAIbmM8yUMRVsA3XBn5/vt4/QEVBttgGJgMj&#10;RdisXyYrLG248Z6uB6lVCuFYogEn0pVax8qRxzgLHXHizqH3KAn2tbY93lK4b3WeZYX22HBqcNjR&#10;zlF1Ofx5A8e8C3uZnnYyhnHhPk9FzCMa8/Y6bJeghAZ5ih/ub5vmzwu4P5Mu0O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aRlPAAAAA3AAAAA8AAAAAAAAAAAAAAAAA&#10;oQIAAGRycy9kb3ducmV2LnhtbFBLBQYAAAAABAAEAPkAAACOAwAAAAA=&#10;" strokecolor="#999" strokeweight=".48pt"/>
            <v:rect id="Rectangle 102" o:spid="_x0000_s1210"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WDGcIA&#10;AADcAAAADwAAAGRycy9kb3ducmV2LnhtbERPTWvDMAy9D/YfjAa7rU4Ga0dWt3SBQHcpLGnYVcRa&#10;EmrLIXbT7N/XhUFverxPrbezNWKi0feOFaSLBARx43TPrYJjVby8g/ABWaNxTAr+yMN28/iwxky7&#10;C3/TVIZWxBD2GSroQhgyKX3TkUW/cANx5H7daDFEOLZSj3iJ4dbI1yRZSos9x4YOB8o7ak7l2So4&#10;NPVbYZPpszalc1+Y55X56ZV6fpp3HyACzeEu/nfvdZyfruD2TLxA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1YMZwgAAANwAAAAPAAAAAAAAAAAAAAAAAJgCAABkcnMvZG93&#10;bnJldi54bWxQSwUGAAAAAAQABAD1AAAAhwMAAAAA&#10;" fillcolor="#999" stroked="f"/>
            <w10:wrap anchorx="page" anchory="page"/>
          </v:group>
        </w:pict>
      </w:r>
    </w:p>
    <w:p w:rsidR="00750436" w:rsidRDefault="00750436" w:rsidP="00582DF6">
      <w:pPr>
        <w:pStyle w:val="ListParagraph"/>
        <w:numPr>
          <w:ilvl w:val="1"/>
          <w:numId w:val="4"/>
        </w:numPr>
        <w:tabs>
          <w:tab w:val="left" w:pos="1420"/>
        </w:tabs>
        <w:spacing w:before="86"/>
        <w:ind w:left="1419" w:hanging="1279"/>
        <w:rPr>
          <w:b/>
          <w:color w:val="6F2F9F"/>
          <w:sz w:val="32"/>
        </w:rPr>
      </w:pPr>
      <w:bookmarkStart w:id="11" w:name="_TOC_250004"/>
      <w:r>
        <w:rPr>
          <w:b/>
          <w:sz w:val="32"/>
        </w:rPr>
        <w:t>ЛАП – област</w:t>
      </w:r>
      <w:bookmarkEnd w:id="11"/>
      <w:r>
        <w:rPr>
          <w:b/>
          <w:sz w:val="32"/>
        </w:rPr>
        <w:t xml:space="preserve"> запошљавање</w:t>
      </w:r>
    </w:p>
    <w:p w:rsidR="00750436" w:rsidRDefault="00750436" w:rsidP="00582DF6">
      <w:pPr>
        <w:pStyle w:val="BodyText"/>
        <w:rPr>
          <w:b/>
        </w:rPr>
      </w:pPr>
    </w:p>
    <w:tbl>
      <w:tblPr>
        <w:tblW w:w="1509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613"/>
        <w:gridCol w:w="2819"/>
        <w:gridCol w:w="2880"/>
        <w:gridCol w:w="2070"/>
        <w:gridCol w:w="1890"/>
        <w:gridCol w:w="2820"/>
      </w:tblGrid>
      <w:tr w:rsidR="00750436" w:rsidTr="002F31D1">
        <w:trPr>
          <w:trHeight w:val="407"/>
        </w:trPr>
        <w:tc>
          <w:tcPr>
            <w:tcW w:w="15092" w:type="dxa"/>
            <w:gridSpan w:val="6"/>
            <w:tcBorders>
              <w:bottom w:val="single" w:sz="12" w:space="0" w:color="000000"/>
            </w:tcBorders>
          </w:tcPr>
          <w:p w:rsidR="00750436" w:rsidRDefault="00750436" w:rsidP="00582DF6">
            <w:pPr>
              <w:pStyle w:val="TableParagraph"/>
              <w:spacing w:line="275" w:lineRule="exact"/>
              <w:ind w:left="4"/>
              <w:rPr>
                <w:b/>
                <w:sz w:val="24"/>
              </w:rPr>
            </w:pPr>
            <w:r>
              <w:rPr>
                <w:b/>
                <w:color w:val="933634"/>
                <w:sz w:val="24"/>
              </w:rPr>
              <w:t>Циљ: Економско оснаживање кроз самозапошљавање и организовање обуке за дефицитарних занимања</w:t>
            </w:r>
          </w:p>
        </w:tc>
      </w:tr>
      <w:tr w:rsidR="00750436" w:rsidTr="002F31D1">
        <w:trPr>
          <w:trHeight w:val="1170"/>
        </w:trPr>
        <w:tc>
          <w:tcPr>
            <w:tcW w:w="2613" w:type="dxa"/>
            <w:tcBorders>
              <w:top w:val="single" w:sz="12" w:space="0" w:color="000000"/>
              <w:bottom w:val="single" w:sz="12" w:space="0" w:color="000000"/>
              <w:right w:val="double" w:sz="2" w:space="0" w:color="000000"/>
            </w:tcBorders>
          </w:tcPr>
          <w:p w:rsidR="00750436" w:rsidRDefault="00750436" w:rsidP="00582DF6">
            <w:pPr>
              <w:pStyle w:val="TableParagraph"/>
              <w:spacing w:line="272" w:lineRule="exact"/>
              <w:ind w:left="426"/>
              <w:rPr>
                <w:b/>
                <w:sz w:val="24"/>
              </w:rPr>
            </w:pPr>
            <w:r>
              <w:rPr>
                <w:b/>
                <w:color w:val="6F2F9F"/>
                <w:sz w:val="24"/>
              </w:rPr>
              <w:t>АКТИВНОСТИ</w:t>
            </w:r>
          </w:p>
        </w:tc>
        <w:tc>
          <w:tcPr>
            <w:tcW w:w="2819"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TableParagraph"/>
              <w:spacing w:line="272" w:lineRule="exact"/>
              <w:ind w:left="357"/>
              <w:rPr>
                <w:b/>
                <w:sz w:val="24"/>
              </w:rPr>
            </w:pPr>
            <w:r>
              <w:rPr>
                <w:b/>
                <w:color w:val="6F2F9F"/>
                <w:sz w:val="24"/>
              </w:rPr>
              <w:t>ИНДИКАТОРИ</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2" w:right="219" w:firstLine="235"/>
              <w:rPr>
                <w:b/>
                <w:sz w:val="24"/>
              </w:rPr>
            </w:pPr>
            <w:r>
              <w:rPr>
                <w:b/>
                <w:color w:val="6F2F9F"/>
                <w:sz w:val="24"/>
              </w:rPr>
              <w:t>НОСИЛАЦ АКТИВНОСТИ</w:t>
            </w:r>
          </w:p>
        </w:tc>
        <w:tc>
          <w:tcPr>
            <w:tcW w:w="207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68"/>
              <w:jc w:val="center"/>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05" w:right="94"/>
              <w:jc w:val="center"/>
              <w:rPr>
                <w:b/>
                <w:sz w:val="24"/>
              </w:rPr>
            </w:pPr>
            <w:r>
              <w:rPr>
                <w:b/>
                <w:color w:val="6F2F9F"/>
                <w:sz w:val="24"/>
              </w:rPr>
              <w:t>ВРЕМЕНСКИ РОК</w:t>
            </w:r>
          </w:p>
        </w:tc>
        <w:tc>
          <w:tcPr>
            <w:tcW w:w="2820"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ind w:left="908"/>
              <w:rPr>
                <w:b/>
                <w:sz w:val="24"/>
              </w:rPr>
            </w:pPr>
            <w:r>
              <w:rPr>
                <w:b/>
                <w:color w:val="6F2F9F"/>
                <w:sz w:val="24"/>
              </w:rPr>
              <w:t>ИЗВОРИ</w:t>
            </w:r>
          </w:p>
          <w:p w:rsidR="00750436" w:rsidRDefault="00750436" w:rsidP="00582DF6">
            <w:pPr>
              <w:pStyle w:val="TableParagraph"/>
              <w:ind w:left="390" w:right="376"/>
              <w:jc w:val="center"/>
              <w:rPr>
                <w:b/>
                <w:sz w:val="24"/>
              </w:rPr>
            </w:pPr>
            <w:r>
              <w:rPr>
                <w:b/>
                <w:color w:val="6F2F9F"/>
                <w:spacing w:val="-1"/>
                <w:sz w:val="24"/>
              </w:rPr>
              <w:t xml:space="preserve">ФИНАНСИРАЊА </w:t>
            </w:r>
            <w:r>
              <w:rPr>
                <w:b/>
                <w:color w:val="6F2F9F"/>
                <w:sz w:val="24"/>
              </w:rPr>
              <w:t>2018-2021</w:t>
            </w:r>
          </w:p>
        </w:tc>
      </w:tr>
      <w:tr w:rsidR="00750436" w:rsidTr="002F31D1">
        <w:trPr>
          <w:trHeight w:val="1379"/>
        </w:trPr>
        <w:tc>
          <w:tcPr>
            <w:tcW w:w="2613" w:type="dxa"/>
            <w:tcBorders>
              <w:top w:val="single" w:sz="12" w:space="0" w:color="000000"/>
              <w:bottom w:val="single" w:sz="12" w:space="0" w:color="000000"/>
              <w:right w:val="double" w:sz="2" w:space="0" w:color="000000"/>
            </w:tcBorders>
          </w:tcPr>
          <w:p w:rsidR="00750436" w:rsidRDefault="00750436" w:rsidP="00582DF6">
            <w:pPr>
              <w:pStyle w:val="BodyText"/>
              <w:jc w:val="center"/>
            </w:pPr>
            <w:r>
              <w:t>Обука у области покретања властитог бизниса</w:t>
            </w:r>
          </w:p>
          <w:p w:rsidR="00750436" w:rsidRDefault="00750436" w:rsidP="00582DF6">
            <w:pPr>
              <w:pStyle w:val="BodyText"/>
              <w:jc w:val="center"/>
            </w:pPr>
            <w:r>
              <w:t>Развоја пословног плана</w:t>
            </w:r>
          </w:p>
        </w:tc>
        <w:tc>
          <w:tcPr>
            <w:tcW w:w="2819"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Број Рома, који је прошао обуку</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НСЗ</w:t>
            </w:r>
          </w:p>
          <w:p w:rsidR="00750436" w:rsidRDefault="00750436" w:rsidP="00582DF6">
            <w:pPr>
              <w:pStyle w:val="BodyText"/>
              <w:jc w:val="center"/>
            </w:pPr>
            <w:r>
              <w:t>Ромска Канцеларија</w:t>
            </w:r>
          </w:p>
          <w:p w:rsidR="00750436" w:rsidRDefault="00750436" w:rsidP="00582DF6">
            <w:pPr>
              <w:pStyle w:val="BodyText"/>
              <w:jc w:val="center"/>
            </w:pPr>
            <w:r>
              <w:t xml:space="preserve"> Р</w:t>
            </w:r>
            <w:r w:rsidRPr="002F31D1">
              <w:t>омске</w:t>
            </w:r>
            <w:r>
              <w:t xml:space="preserve"> и друге НВО</w:t>
            </w:r>
          </w:p>
        </w:tc>
        <w:tc>
          <w:tcPr>
            <w:tcW w:w="207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820" w:type="dxa"/>
            <w:tcBorders>
              <w:top w:val="single" w:sz="12" w:space="0" w:color="000000"/>
              <w:left w:val="single" w:sz="12" w:space="0" w:color="000000"/>
              <w:bottom w:val="single" w:sz="12" w:space="0" w:color="000000"/>
            </w:tcBorders>
          </w:tcPr>
          <w:p w:rsidR="00750436" w:rsidRPr="002F31D1"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r w:rsidR="00750436" w:rsidTr="002F31D1">
        <w:trPr>
          <w:trHeight w:val="1381"/>
        </w:trPr>
        <w:tc>
          <w:tcPr>
            <w:tcW w:w="2613" w:type="dxa"/>
            <w:tcBorders>
              <w:top w:val="single" w:sz="12" w:space="0" w:color="000000"/>
              <w:bottom w:val="single" w:sz="12" w:space="0" w:color="000000"/>
              <w:right w:val="double" w:sz="2" w:space="0" w:color="000000"/>
            </w:tcBorders>
          </w:tcPr>
          <w:p w:rsidR="00750436" w:rsidRDefault="00750436" w:rsidP="00582DF6">
            <w:pPr>
              <w:pStyle w:val="BodyText"/>
              <w:jc w:val="center"/>
            </w:pPr>
            <w:r>
              <w:t>Обука за конкурисање код банака за кредите и зајмове за покретање сопственог бизниса</w:t>
            </w:r>
          </w:p>
        </w:tc>
        <w:tc>
          <w:tcPr>
            <w:tcW w:w="2819"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Број Рома који је конкурисао</w:t>
            </w:r>
          </w:p>
          <w:p w:rsidR="00750436" w:rsidRDefault="00750436" w:rsidP="00582DF6">
            <w:pPr>
              <w:pStyle w:val="BodyText"/>
              <w:jc w:val="center"/>
            </w:pPr>
            <w:r>
              <w:t>Број Рома који је добио кредит/зајам за покретање бизниса</w:t>
            </w:r>
          </w:p>
        </w:tc>
        <w:tc>
          <w:tcPr>
            <w:tcW w:w="288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НСЗ</w:t>
            </w:r>
          </w:p>
          <w:p w:rsidR="00750436" w:rsidRDefault="00750436" w:rsidP="00582DF6">
            <w:pPr>
              <w:pStyle w:val="BodyText"/>
              <w:jc w:val="center"/>
            </w:pPr>
            <w:r>
              <w:t xml:space="preserve"> Ромска Канцеларија</w:t>
            </w:r>
          </w:p>
          <w:p w:rsidR="00750436" w:rsidRDefault="00750436" w:rsidP="00582DF6">
            <w:pPr>
              <w:pStyle w:val="BodyText"/>
              <w:jc w:val="center"/>
            </w:pPr>
            <w:r>
              <w:t xml:space="preserve"> Ромске и друге НВО</w:t>
            </w:r>
          </w:p>
        </w:tc>
        <w:tc>
          <w:tcPr>
            <w:tcW w:w="207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820" w:type="dxa"/>
            <w:tcBorders>
              <w:top w:val="single" w:sz="12" w:space="0" w:color="000000"/>
              <w:left w:val="single" w:sz="12" w:space="0" w:color="000000"/>
              <w:bottom w:val="single" w:sz="12" w:space="0" w:color="000000"/>
            </w:tcBorders>
          </w:tcPr>
          <w:p w:rsidR="00750436" w:rsidRPr="002F31D1"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r w:rsidR="00750436" w:rsidTr="002F31D1">
        <w:trPr>
          <w:trHeight w:val="1930"/>
        </w:trPr>
        <w:tc>
          <w:tcPr>
            <w:tcW w:w="2613" w:type="dxa"/>
            <w:tcBorders>
              <w:top w:val="single" w:sz="12" w:space="0" w:color="000000"/>
              <w:right w:val="double" w:sz="2" w:space="0" w:color="000000"/>
            </w:tcBorders>
          </w:tcPr>
          <w:p w:rsidR="00750436" w:rsidRDefault="00750436" w:rsidP="00582DF6">
            <w:pPr>
              <w:pStyle w:val="BodyText"/>
              <w:jc w:val="center"/>
            </w:pPr>
            <w:r>
              <w:t>Програми</w:t>
            </w:r>
          </w:p>
          <w:p w:rsidR="00750436" w:rsidRDefault="00750436" w:rsidP="00582DF6">
            <w:pPr>
              <w:pStyle w:val="BodyText"/>
              <w:jc w:val="center"/>
            </w:pPr>
            <w:r>
              <w:t>доквалификације и преквалификације</w:t>
            </w:r>
          </w:p>
        </w:tc>
        <w:tc>
          <w:tcPr>
            <w:tcW w:w="2819" w:type="dxa"/>
            <w:tcBorders>
              <w:top w:val="single" w:sz="12" w:space="0" w:color="000000"/>
              <w:left w:val="double" w:sz="2" w:space="0" w:color="000000"/>
              <w:right w:val="single" w:sz="12" w:space="0" w:color="000000"/>
            </w:tcBorders>
          </w:tcPr>
          <w:p w:rsidR="00750436" w:rsidRDefault="00750436" w:rsidP="00582DF6">
            <w:pPr>
              <w:pStyle w:val="BodyText"/>
              <w:jc w:val="center"/>
            </w:pPr>
            <w:r>
              <w:t>Број Рома, који је био укључен у неки од програма</w:t>
            </w:r>
          </w:p>
        </w:tc>
        <w:tc>
          <w:tcPr>
            <w:tcW w:w="2880" w:type="dxa"/>
            <w:tcBorders>
              <w:top w:val="single" w:sz="12" w:space="0" w:color="000000"/>
              <w:left w:val="single" w:sz="12" w:space="0" w:color="000000"/>
              <w:right w:val="single" w:sz="12" w:space="0" w:color="000000"/>
            </w:tcBorders>
          </w:tcPr>
          <w:p w:rsidR="00750436" w:rsidRDefault="00750436" w:rsidP="00582DF6">
            <w:pPr>
              <w:pStyle w:val="BodyText"/>
              <w:jc w:val="center"/>
            </w:pPr>
            <w:r>
              <w:t>НСЗ</w:t>
            </w:r>
          </w:p>
          <w:p w:rsidR="00750436" w:rsidRDefault="00750436" w:rsidP="00582DF6">
            <w:pPr>
              <w:pStyle w:val="BodyText"/>
              <w:jc w:val="center"/>
            </w:pPr>
            <w:r>
              <w:t xml:space="preserve"> Ромска Канцеларија</w:t>
            </w:r>
          </w:p>
          <w:p w:rsidR="00750436" w:rsidRDefault="00750436" w:rsidP="00582DF6">
            <w:pPr>
              <w:pStyle w:val="BodyText"/>
              <w:jc w:val="center"/>
            </w:pPr>
            <w:r>
              <w:t xml:space="preserve"> Ромске и друге НВО</w:t>
            </w:r>
          </w:p>
        </w:tc>
        <w:tc>
          <w:tcPr>
            <w:tcW w:w="2070" w:type="dxa"/>
            <w:tcBorders>
              <w:top w:val="single" w:sz="12" w:space="0" w:color="000000"/>
              <w:left w:val="single" w:sz="12" w:space="0" w:color="000000"/>
              <w:right w:val="single" w:sz="12" w:space="0" w:color="000000"/>
            </w:tcBorders>
          </w:tcPr>
          <w:p w:rsidR="00750436" w:rsidRDefault="00750436" w:rsidP="00582DF6">
            <w:pPr>
              <w:pStyle w:val="BodyText"/>
              <w:jc w:val="center"/>
            </w:pPr>
            <w:r>
              <w:t>Локална самоуправа</w:t>
            </w:r>
          </w:p>
        </w:tc>
        <w:tc>
          <w:tcPr>
            <w:tcW w:w="1890" w:type="dxa"/>
            <w:tcBorders>
              <w:top w:val="single" w:sz="12" w:space="0" w:color="000000"/>
              <w:left w:val="single" w:sz="12" w:space="0" w:color="000000"/>
              <w:right w:val="single" w:sz="12" w:space="0" w:color="000000"/>
            </w:tcBorders>
          </w:tcPr>
          <w:p w:rsidR="00750436" w:rsidRDefault="00750436" w:rsidP="00582DF6">
            <w:pPr>
              <w:pStyle w:val="BodyText"/>
              <w:jc w:val="center"/>
            </w:pPr>
            <w:r>
              <w:t>2018-2021</w:t>
            </w:r>
          </w:p>
        </w:tc>
        <w:tc>
          <w:tcPr>
            <w:tcW w:w="2820" w:type="dxa"/>
            <w:tcBorders>
              <w:top w:val="single" w:sz="12" w:space="0" w:color="000000"/>
              <w:left w:val="single" w:sz="12" w:space="0" w:color="000000"/>
            </w:tcBorders>
          </w:tcPr>
          <w:p w:rsidR="00750436" w:rsidRPr="002F31D1"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bl>
    <w:p w:rsidR="00750436" w:rsidRDefault="00750436" w:rsidP="00582DF6">
      <w:pPr>
        <w:rPr>
          <w:sz w:val="24"/>
        </w:rPr>
        <w:sectPr w:rsidR="00750436">
          <w:pgSz w:w="16840" w:h="11910" w:orient="landscape"/>
          <w:pgMar w:top="1100" w:right="1020" w:bottom="880" w:left="580" w:header="0" w:footer="700" w:gutter="0"/>
          <w:cols w:space="720"/>
        </w:sectPr>
      </w:pPr>
    </w:p>
    <w:p w:rsidR="00750436" w:rsidRDefault="00750436" w:rsidP="00582DF6">
      <w:pPr>
        <w:pStyle w:val="BodyText"/>
        <w:spacing w:before="7"/>
        <w:rPr>
          <w:b/>
          <w:sz w:val="29"/>
        </w:rPr>
      </w:pPr>
      <w:r>
        <w:rPr>
          <w:noProof/>
        </w:rPr>
        <w:pict>
          <v:group id="Group 90" o:spid="_x0000_s1211" style="position:absolute;margin-left:24pt;margin-top:24pt;width:793.8pt;height:547.55pt;z-index:-251660288;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">
            <v:rect id="Rectangle 100" o:spid="_x0000_s1212"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KQMMA&#10;AADbAAAADwAAAGRycy9kb3ducmV2LnhtbESPQWvCQBSE7wX/w/IEb3Vjoa3GbMQGBHspNCpeH9ln&#10;Etx9G7LbmP77bkHwOMzMN0y2Ga0RA/W+daxgMU9AEFdOt1wrOB52z0sQPiBrNI5JwS952OSTpwxT&#10;7W78TUMZahEh7FNU0ITQpVL6qiGLfu464uhdXG8xRNnXUvd4i3Br5EuSvEmLLceFBjsqGqqu5Y9V&#10;8FWdXnc2GT5OpnTuE4viYM6tUrPpuF2DCDSGR/je3msFq3f4/x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aKQMMAAADbAAAADwAAAAAAAAAAAAAAAACYAgAAZHJzL2Rv&#10;d25yZXYueG1sUEsFBgAAAAAEAAQA9QAAAIgDAAAAAA==&#10;" fillcolor="#999" stroked="f"/>
            <v:line id="Line 99" o:spid="_x0000_s1213"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m66b8AAADbAAAADwAAAGRycy9kb3ducmV2LnhtbERPS2vCQBC+C/0PyxR6Ed2Yg7bRVVQo&#10;9OoD8Thkx2wwOxuyoyb/vnso9PjxvVeb3jfqSV2sAxuYTTNQxGWwNVcGzqfvySeoKMgWm8BkYKAI&#10;m/XbaIWFDS8+0PMolUohHAs04ETaQutYOvIYp6ElTtwtdB4lwa7StsNXCveNzrNsrj3WnBoctrR3&#10;VN6PD2/gkrfhIOPrXoYwLNzuOo95RGM+3vvtEpRQL//iP/ePNfCVxqYv6Qfo9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6m66b8AAADbAAAADwAAAAAAAAAAAAAAAACh&#10;AgAAZHJzL2Rvd25yZXYueG1sUEsFBgAAAAAEAAQA+QAAAI0DAAAAAA==&#10;" strokecolor="#999" strokeweight=".48pt"/>
            <v:line id="Line 98" o:spid="_x0000_s1214"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UfcsEAAADbAAAADwAAAGRycy9kb3ducmV2LnhtbESPQWvCQBSE7wX/w/IKXopuzMFq6ioq&#10;FLxqS/H4yL5mQ7NvQ/ZVk3/vCoLHYWa+YVab3jfqQl2sAxuYTTNQxGWwNVcGvr8+JwtQUZAtNoHJ&#10;wEARNuvRywoLG658pMtJKpUgHAs04ETaQutYOvIYp6ElTt5v6DxKkl2lbYfXBPeNzrNsrj3WnBYc&#10;trR3VP6d/r2Bn7wNR3k772UIw7vbnecxj2jM+LXffoAS6uUZfrQP1sByCfcv6Qfo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R9ywQAAANsAAAAPAAAAAAAAAAAAAAAA&#10;AKECAABkcnMvZG93bnJldi54bWxQSwUGAAAAAAQABAD5AAAAjwMAAAAA&#10;" strokecolor="#999" strokeweight=".48pt"/>
            <v:line id="Line 97" o:spid="_x0000_s1215"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btYcMAAADcAAAADwAAAGRycy9kb3ducmV2LnhtbESPQWvDMAyF74P9B6PBLqN1lkNXsrql&#10;LQx2bTdKjyLW4tBYDrHaJv9+Ogx2k3hP731abcbYmRsNuU3s4HVegCGuk2+5cfD99TFbgsmC7LFL&#10;TA4myrBZPz6ssPLpzge6HaUxGsK5QgdBpK+szXWgiHmeemLVftIQUXQdGusHvGt47GxZFAsbsWVt&#10;CNjTPlB9OV6jg1PZp4O8nPcypekt7M6LXGZ07vlp3L6DERrl3/x3/ekVv1B8fUYns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m7WHDAAAA3AAAAA8AAAAAAAAAAAAA&#10;AAAAoQIAAGRycy9kb3ducmV2LnhtbFBLBQYAAAAABAAEAPkAAACRAwAAAAA=&#10;" strokecolor="#999" strokeweight=".48pt"/>
            <v:line id="Line 96" o:spid="_x0000_s1216"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B8HcAAAADcAAAADwAAAGRycy9kb3ducmV2LnhtbERPS2sCMRC+C/0PYQpepCZKkbI1u7RC&#10;qZcefNDzsJluliaTZRPX9d8bQfA2H99z1tXonRioj21gDYu5AkFcB9Nyo+F4+Hp5AxETskEXmDRc&#10;KEJVPk3WWJhw5h0N+9SIHMKxQA02pa6QMtaWPMZ56Igz9xd6jynDvpGmx3MO904ulVpJjy3nBosd&#10;bSzV//uT1/CppOTt4A7kfi6v39w4+ztzWk+fx493EInG9BDf3VuT56sF3J7JF8jyC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5QfB3AAAAA3AAAAA8AAAAAAAAAAAAAAAAA&#10;oQIAAGRycy9kb3ducmV2LnhtbFBLBQYAAAAABAAEAPkAAACOAwAAAAA=&#10;" strokecolor="#999" strokeweight="1.44pt"/>
            <v:line id="Line 95" o:spid="_x0000_s1217"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jWjb8AAADcAAAADwAAAGRycy9kb3ducmV2LnhtbERPS2vCQBC+F/wPyxS8FN2Yg5XoKlUo&#10;9OoD8Thkp9nQ7GzIjpr8e1cQepuP7zmrTe8bdaMu1oENzKYZKOIy2JorA6fj92QBKgqyxSYwGRgo&#10;wmY9elthYcOd93Q7SKVSCMcCDTiRttA6lo48xmloiRP3GzqPkmBXadvhPYX7RudZNtcea04NDlva&#10;OSr/Dldv4Jy3YS8fl50MYfh028s85hGNGb/3X0tQQr38i1/uH5vmZzk8n0kX6PU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rjWjb8AAADcAAAADwAAAAAAAAAAAAAAAACh&#10;AgAAZHJzL2Rvd25yZXYueG1sUEsFBgAAAAAEAAQA+QAAAI0DAAAAAA==&#10;" strokecolor="#999" strokeweight=".48pt"/>
            <v:line id="Line 94" o:spid="_x0000_s1218"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5H8cEAAADcAAAADwAAAGRycy9kb3ducmV2LnhtbERPTWsCMRC9C/0PYQpepCatImVrdmmF&#10;ohcPaul52Ew3S5PJsonr+u9NoeBtHu9z1tXonRioj21gDc9zBYK4DqblRsPX6fPpFURMyAZdYNJw&#10;pQhV+TBZY2HChQ80HFMjcgjHAjXYlLpCylhb8hjnoSPO3E/oPaYM+0aaHi853Dv5otRKemw5N1js&#10;aGOp/j2evYYPJSXvBncit78ut9w4+z1zWk8fx/c3EInGdBf/u3cmz1cL+HsmXyDL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zkfxwQAAANwAAAAPAAAAAAAAAAAAAAAA&#10;AKECAABkcnMvZG93bnJldi54bWxQSwUGAAAAAAQABAD5AAAAjwMAAAAA&#10;" strokecolor="#999" strokeweight="1.44pt"/>
            <v:line id="Line 93" o:spid="_x0000_s1219"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3rYsAAAADcAAAADwAAAGRycy9kb3ducmV2LnhtbERPTWvCQBC9F/wPyxS8FN00FJXUVawg&#10;eNWKeByy02xodjZkR03+vSsUepvH+5zluveNulEX68AG3qcZKOIy2JorA6fv3WQBKgqyxSYwGRgo&#10;wno1elliYcOdD3Q7SqVSCMcCDTiRttA6lo48xmloiRP3EzqPkmBXadvhPYX7RudZNtMea04NDlva&#10;Oip/j1dv4Jy34SBvl60MYZi7r8ss5hGNGb/2m09QQr38i//ce5vmZx/wfCZdo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d62LAAAAA3AAAAA8AAAAAAAAAAAAAAAAA&#10;oQIAAGRycy9kb3ducmV2LnhtbFBLBQYAAAAABAAEAPkAAACOAwAAAAA=&#10;" strokecolor="#999" strokeweight=".48pt"/>
            <v:line id="Line 92" o:spid="_x0000_s1220"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FO+cAAAADcAAAADwAAAGRycy9kb3ducmV2LnhtbERPTWvCQBC9F/wPyxS8FN00UJXUVawg&#10;eNWKeByy02xodjZkR03+vSsUepvH+5zluveNulEX68AG3qcZKOIy2JorA6fv3WQBKgqyxSYwGRgo&#10;wno1elliYcOdD3Q7SqVSCMcCDTiRttA6lo48xmloiRP3EzqPkmBXadvhPYX7RudZNtMea04NDlva&#10;Oip/j1dv4Jy34SBvl60MYZi7r8ss5hGNGb/2m09QQr38i//ce5vmZx/wfCZdo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1RTvnAAAAA3AAAAA8AAAAAAAAAAAAAAAAA&#10;oQIAAGRycy9kb3ducmV2LnhtbFBLBQYAAAAABAAEAPkAAACOAwAAAAA=&#10;" strokecolor="#999" strokeweight=".48pt"/>
            <v:rect id="Rectangle 91" o:spid="_x0000_s1221"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CwX8AA&#10;AADcAAAADwAAAGRycy9kb3ducmV2LnhtbERP32vCMBB+F/Y/hBvsTZMNJlKN4grC9iJYLb4ezdkW&#10;k0tpstr994sg+HYf389bbUZnxUB9aD1reJ8pEMSVNy3XGk7H3XQBIkRkg9YzafijAJv1y2SFmfE3&#10;PtBQxFqkEA4Zamhi7DIpQ9WQwzDzHXHiLr53GBPsa2l6vKVwZ+WHUnPpsOXU0GBHeUPVtfh1GvZV&#10;+blzavgqbeH9D+b50Z5brd9ex+0SRKQxPsUP97dJ89Uc7s+kC+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CwX8AAAADcAAAADwAAAAAAAAAAAAAAAACYAgAAZHJzL2Rvd25y&#10;ZXYueG1sUEsFBgAAAAAEAAQA9QAAAIUDAAAAAA==&#10;" fillcolor="#999" stroked="f"/>
            <w10:wrap anchorx="page" anchory="page"/>
          </v:group>
        </w:pict>
      </w:r>
    </w:p>
    <w:p w:rsidR="00750436" w:rsidRDefault="00750436" w:rsidP="00582DF6">
      <w:pPr>
        <w:pStyle w:val="ListParagraph"/>
        <w:numPr>
          <w:ilvl w:val="1"/>
          <w:numId w:val="4"/>
        </w:numPr>
        <w:tabs>
          <w:tab w:val="left" w:pos="1660"/>
        </w:tabs>
        <w:spacing w:before="86"/>
        <w:ind w:left="1659" w:hanging="1519"/>
        <w:rPr>
          <w:b/>
          <w:color w:val="6F2F9F"/>
          <w:sz w:val="32"/>
        </w:rPr>
      </w:pPr>
      <w:bookmarkStart w:id="12" w:name="_TOC_250003"/>
      <w:r>
        <w:rPr>
          <w:b/>
          <w:sz w:val="32"/>
        </w:rPr>
        <w:t>ЛАП – област</w:t>
      </w:r>
      <w:bookmarkEnd w:id="12"/>
      <w:r>
        <w:rPr>
          <w:b/>
          <w:sz w:val="32"/>
        </w:rPr>
        <w:t xml:space="preserve"> становање</w:t>
      </w:r>
    </w:p>
    <w:p w:rsidR="00750436" w:rsidRDefault="00750436" w:rsidP="00582DF6">
      <w:pPr>
        <w:pStyle w:val="BodyText"/>
        <w:rPr>
          <w:b/>
          <w:sz w:val="20"/>
        </w:rPr>
      </w:pPr>
    </w:p>
    <w:p w:rsidR="00750436" w:rsidRDefault="00750436" w:rsidP="00582DF6">
      <w:pPr>
        <w:pStyle w:val="BodyText"/>
        <w:rPr>
          <w:b/>
          <w:sz w:val="20"/>
        </w:rPr>
      </w:pPr>
    </w:p>
    <w:p w:rsidR="00750436" w:rsidRDefault="00750436" w:rsidP="00582DF6">
      <w:pPr>
        <w:pStyle w:val="BodyText"/>
        <w:spacing w:before="2"/>
        <w:rPr>
          <w:b/>
          <w:sz w:val="16"/>
        </w:rPr>
      </w:pPr>
    </w:p>
    <w:tbl>
      <w:tblPr>
        <w:tblW w:w="1515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608"/>
        <w:gridCol w:w="2824"/>
        <w:gridCol w:w="2790"/>
        <w:gridCol w:w="2160"/>
        <w:gridCol w:w="1890"/>
        <w:gridCol w:w="2880"/>
      </w:tblGrid>
      <w:tr w:rsidR="00750436" w:rsidTr="00C94783">
        <w:trPr>
          <w:trHeight w:val="404"/>
        </w:trPr>
        <w:tc>
          <w:tcPr>
            <w:tcW w:w="15152"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 Свеобухватна и одржива обнова и унапређење услова живљења у ромским насељима</w:t>
            </w:r>
          </w:p>
        </w:tc>
      </w:tr>
      <w:tr w:rsidR="00750436" w:rsidTr="00C94783">
        <w:trPr>
          <w:trHeight w:val="1170"/>
        </w:trPr>
        <w:tc>
          <w:tcPr>
            <w:tcW w:w="2608" w:type="dxa"/>
            <w:tcBorders>
              <w:top w:val="single" w:sz="12" w:space="0" w:color="000000"/>
              <w:bottom w:val="single" w:sz="12" w:space="0" w:color="000000"/>
              <w:right w:val="double" w:sz="2" w:space="0" w:color="000000"/>
            </w:tcBorders>
          </w:tcPr>
          <w:p w:rsidR="00750436" w:rsidRDefault="00750436" w:rsidP="00582DF6">
            <w:pPr>
              <w:pStyle w:val="TableParagraph"/>
              <w:spacing w:line="272" w:lineRule="exact"/>
              <w:ind w:left="424"/>
              <w:rPr>
                <w:b/>
                <w:sz w:val="24"/>
              </w:rPr>
            </w:pPr>
            <w:r>
              <w:rPr>
                <w:b/>
                <w:color w:val="6F2F9F"/>
                <w:sz w:val="24"/>
              </w:rPr>
              <w:t>АКТИВНОСТИ</w:t>
            </w:r>
          </w:p>
        </w:tc>
        <w:tc>
          <w:tcPr>
            <w:tcW w:w="2824"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TableParagraph"/>
              <w:spacing w:line="272" w:lineRule="exact"/>
              <w:ind w:left="360"/>
              <w:rPr>
                <w:b/>
                <w:sz w:val="24"/>
              </w:rPr>
            </w:pPr>
            <w:r>
              <w:rPr>
                <w:b/>
                <w:color w:val="6F2F9F"/>
                <w:sz w:val="24"/>
              </w:rPr>
              <w:t>ИНДИКАТОРИ</w:t>
            </w:r>
          </w:p>
        </w:tc>
        <w:tc>
          <w:tcPr>
            <w:tcW w:w="27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3" w:right="217" w:firstLine="235"/>
              <w:rPr>
                <w:b/>
                <w:sz w:val="24"/>
              </w:rPr>
            </w:pPr>
            <w:r>
              <w:rPr>
                <w:b/>
                <w:color w:val="6F2F9F"/>
                <w:sz w:val="24"/>
              </w:rPr>
              <w:t>НОСИЛАЦ АКТИВНОСТИ</w:t>
            </w:r>
          </w:p>
        </w:tc>
        <w:tc>
          <w:tcPr>
            <w:tcW w:w="216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70"/>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07" w:right="89"/>
              <w:jc w:val="center"/>
              <w:rPr>
                <w:b/>
                <w:sz w:val="24"/>
              </w:rPr>
            </w:pPr>
            <w:r>
              <w:rPr>
                <w:b/>
                <w:color w:val="6F2F9F"/>
                <w:sz w:val="24"/>
              </w:rPr>
              <w:t>ВРЕМЕНСКИ РОК</w:t>
            </w:r>
          </w:p>
        </w:tc>
        <w:tc>
          <w:tcPr>
            <w:tcW w:w="2880"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ind w:left="912"/>
              <w:rPr>
                <w:b/>
                <w:sz w:val="24"/>
              </w:rPr>
            </w:pPr>
            <w:r>
              <w:rPr>
                <w:b/>
                <w:color w:val="6F2F9F"/>
                <w:sz w:val="24"/>
              </w:rPr>
              <w:t>ИЗВОРИ</w:t>
            </w:r>
          </w:p>
          <w:p w:rsidR="00750436" w:rsidRDefault="00750436" w:rsidP="00582DF6">
            <w:pPr>
              <w:pStyle w:val="TableParagraph"/>
              <w:ind w:left="394" w:right="371"/>
              <w:jc w:val="center"/>
              <w:rPr>
                <w:b/>
                <w:sz w:val="24"/>
              </w:rPr>
            </w:pPr>
            <w:r>
              <w:rPr>
                <w:b/>
                <w:color w:val="6F2F9F"/>
                <w:spacing w:val="-1"/>
                <w:sz w:val="24"/>
              </w:rPr>
              <w:t xml:space="preserve">ФИНАНСИРАЊА </w:t>
            </w:r>
            <w:r>
              <w:rPr>
                <w:b/>
                <w:color w:val="6F2F9F"/>
                <w:sz w:val="24"/>
              </w:rPr>
              <w:t>2018-2021</w:t>
            </w:r>
          </w:p>
        </w:tc>
      </w:tr>
      <w:tr w:rsidR="00750436" w:rsidTr="00C94783">
        <w:trPr>
          <w:trHeight w:val="3587"/>
        </w:trPr>
        <w:tc>
          <w:tcPr>
            <w:tcW w:w="2608" w:type="dxa"/>
            <w:tcBorders>
              <w:top w:val="single" w:sz="12" w:space="0" w:color="000000"/>
              <w:bottom w:val="single" w:sz="12" w:space="0" w:color="000000"/>
              <w:right w:val="double" w:sz="2" w:space="0" w:color="000000"/>
            </w:tcBorders>
          </w:tcPr>
          <w:p w:rsidR="00750436" w:rsidRDefault="00750436" w:rsidP="00582DF6">
            <w:pPr>
              <w:pStyle w:val="BodyText"/>
              <w:jc w:val="center"/>
            </w:pPr>
            <w:r>
              <w:t>Изградња</w:t>
            </w:r>
          </w:p>
          <w:p w:rsidR="00750436" w:rsidRDefault="00750436" w:rsidP="00582DF6">
            <w:pPr>
              <w:pStyle w:val="BodyText"/>
              <w:jc w:val="center"/>
            </w:pPr>
            <w:r>
              <w:t>инфраструктурне мреже у ромским насељима – улице, водовод, канализација, електро- мрежа до нивоа у коме се налази суседство</w:t>
            </w:r>
          </w:p>
        </w:tc>
        <w:tc>
          <w:tcPr>
            <w:tcW w:w="2824"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Број изграђених водоводних и канализационих мрежа, путева</w:t>
            </w:r>
          </w:p>
        </w:tc>
        <w:tc>
          <w:tcPr>
            <w:tcW w:w="27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Постојеће градске водоводне и комуналне службе</w:t>
            </w:r>
          </w:p>
        </w:tc>
        <w:tc>
          <w:tcPr>
            <w:tcW w:w="216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Независне институције из области становања и урбанизма, становници насеља</w:t>
            </w:r>
          </w:p>
          <w:p w:rsidR="00750436" w:rsidRDefault="00750436" w:rsidP="00582DF6">
            <w:pPr>
              <w:pStyle w:val="BodyText"/>
              <w:jc w:val="center"/>
            </w:pPr>
            <w:r>
              <w:t xml:space="preserve">Ромска Канцеларија Ромске НВО </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2018-2021</w:t>
            </w:r>
          </w:p>
        </w:tc>
        <w:tc>
          <w:tcPr>
            <w:tcW w:w="2880" w:type="dxa"/>
            <w:tcBorders>
              <w:top w:val="single" w:sz="12" w:space="0" w:color="000000"/>
              <w:left w:val="single" w:sz="12" w:space="0" w:color="000000"/>
              <w:bottom w:val="single" w:sz="12" w:space="0" w:color="000000"/>
            </w:tcBorders>
          </w:tcPr>
          <w:p w:rsidR="00750436" w:rsidRPr="00C94783"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r w:rsidR="00750436" w:rsidTr="00C94783">
        <w:trPr>
          <w:trHeight w:val="1933"/>
        </w:trPr>
        <w:tc>
          <w:tcPr>
            <w:tcW w:w="2608" w:type="dxa"/>
            <w:tcBorders>
              <w:top w:val="single" w:sz="12" w:space="0" w:color="000000"/>
              <w:right w:val="double" w:sz="2" w:space="0" w:color="000000"/>
            </w:tcBorders>
          </w:tcPr>
          <w:p w:rsidR="00750436" w:rsidRDefault="00750436" w:rsidP="00582DF6">
            <w:pPr>
              <w:pStyle w:val="BodyText"/>
              <w:jc w:val="center"/>
            </w:pPr>
            <w:r>
              <w:t>Поправка постојећег лошег стамбеног фонда у ромским насељима до нивоа минималних стамбених стандарда</w:t>
            </w:r>
          </w:p>
        </w:tc>
        <w:tc>
          <w:tcPr>
            <w:tcW w:w="2824" w:type="dxa"/>
            <w:tcBorders>
              <w:top w:val="single" w:sz="12" w:space="0" w:color="000000"/>
              <w:left w:val="double" w:sz="2" w:space="0" w:color="000000"/>
              <w:right w:val="single" w:sz="12" w:space="0" w:color="000000"/>
            </w:tcBorders>
          </w:tcPr>
          <w:p w:rsidR="00750436" w:rsidRDefault="00750436" w:rsidP="00582DF6">
            <w:pPr>
              <w:pStyle w:val="BodyText"/>
              <w:jc w:val="center"/>
            </w:pPr>
            <w:r>
              <w:t>Број санираних објеката</w:t>
            </w:r>
          </w:p>
        </w:tc>
        <w:tc>
          <w:tcPr>
            <w:tcW w:w="2790" w:type="dxa"/>
            <w:tcBorders>
              <w:top w:val="single" w:sz="12" w:space="0" w:color="000000"/>
              <w:left w:val="single" w:sz="12" w:space="0" w:color="000000"/>
              <w:right w:val="single" w:sz="12" w:space="0" w:color="000000"/>
            </w:tcBorders>
          </w:tcPr>
          <w:p w:rsidR="00750436" w:rsidRDefault="00750436" w:rsidP="00582DF6">
            <w:pPr>
              <w:pStyle w:val="BodyText"/>
              <w:jc w:val="center"/>
            </w:pPr>
            <w:r>
              <w:t xml:space="preserve">Посебна група формирана приграду/општини, </w:t>
            </w:r>
          </w:p>
          <w:p w:rsidR="00750436" w:rsidRDefault="00750436" w:rsidP="00582DF6">
            <w:pPr>
              <w:pStyle w:val="BodyText"/>
              <w:jc w:val="center"/>
            </w:pPr>
            <w:r>
              <w:t>која управља и прати реализацију</w:t>
            </w:r>
          </w:p>
          <w:p w:rsidR="00750436" w:rsidRDefault="00750436" w:rsidP="00582DF6">
            <w:pPr>
              <w:pStyle w:val="BodyText"/>
              <w:jc w:val="center"/>
            </w:pPr>
            <w:r>
              <w:t>целокупног програма.</w:t>
            </w:r>
          </w:p>
        </w:tc>
        <w:tc>
          <w:tcPr>
            <w:tcW w:w="2160" w:type="dxa"/>
            <w:tcBorders>
              <w:top w:val="single" w:sz="12" w:space="0" w:color="000000"/>
              <w:left w:val="single" w:sz="12" w:space="0" w:color="000000"/>
              <w:right w:val="single" w:sz="12" w:space="0" w:color="000000"/>
            </w:tcBorders>
          </w:tcPr>
          <w:p w:rsidR="00750436" w:rsidRDefault="00750436" w:rsidP="00582DF6">
            <w:pPr>
              <w:pStyle w:val="BodyText"/>
              <w:jc w:val="center"/>
            </w:pPr>
            <w:r>
              <w:t xml:space="preserve">Локална самоуправа Ромска Канцелаирја </w:t>
            </w:r>
          </w:p>
          <w:p w:rsidR="00750436" w:rsidRDefault="00750436" w:rsidP="00582DF6">
            <w:pPr>
              <w:pStyle w:val="BodyText"/>
              <w:jc w:val="center"/>
            </w:pPr>
          </w:p>
        </w:tc>
        <w:tc>
          <w:tcPr>
            <w:tcW w:w="1890" w:type="dxa"/>
            <w:tcBorders>
              <w:top w:val="single" w:sz="12" w:space="0" w:color="000000"/>
              <w:left w:val="single" w:sz="12" w:space="0" w:color="000000"/>
              <w:right w:val="single" w:sz="12" w:space="0" w:color="000000"/>
            </w:tcBorders>
          </w:tcPr>
          <w:p w:rsidR="00750436" w:rsidRDefault="00750436" w:rsidP="00582DF6">
            <w:pPr>
              <w:pStyle w:val="BodyText"/>
              <w:jc w:val="center"/>
            </w:pPr>
            <w:r>
              <w:t>2018-2021</w:t>
            </w:r>
          </w:p>
        </w:tc>
        <w:tc>
          <w:tcPr>
            <w:tcW w:w="2880" w:type="dxa"/>
            <w:tcBorders>
              <w:top w:val="single" w:sz="12" w:space="0" w:color="000000"/>
              <w:left w:val="single" w:sz="12" w:space="0" w:color="000000"/>
            </w:tcBorders>
          </w:tcPr>
          <w:p w:rsidR="00750436" w:rsidRPr="00C94783"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bl>
    <w:p w:rsidR="00750436" w:rsidRDefault="00750436" w:rsidP="00582DF6">
      <w:pPr>
        <w:rPr>
          <w:sz w:val="24"/>
        </w:rPr>
        <w:sectPr w:rsidR="00750436">
          <w:pgSz w:w="16840" w:h="11910" w:orient="landscape"/>
          <w:pgMar w:top="1100" w:right="1020" w:bottom="960" w:left="580" w:header="0" w:footer="700" w:gutter="0"/>
          <w:cols w:space="720"/>
        </w:sectPr>
      </w:pPr>
    </w:p>
    <w:p w:rsidR="00750436" w:rsidRPr="00EC35B5" w:rsidRDefault="00750436" w:rsidP="00582DF6">
      <w:pPr>
        <w:pStyle w:val="BodyText"/>
        <w:rPr>
          <w:sz w:val="20"/>
        </w:rPr>
      </w:pPr>
      <w:r>
        <w:rPr>
          <w:noProof/>
        </w:rPr>
        <w:pict>
          <v:group id="Group 79" o:spid="_x0000_s1222" style="position:absolute;margin-left:24pt;margin-top:24pt;width:793.8pt;height:547.55pt;z-index:-251659264;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">
            <v:rect id="Rectangle 89" o:spid="_x0000_s1223"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5BsEA&#10;AADbAAAADwAAAGRycy9kb3ducmV2LnhtbESPQYvCMBSE7wv+h/AEb2uqoEg1ihaE9SJsVbw+mmdb&#10;TF5Kk63135sFweMwM98wq01vjeio9bVjBZNxAoK4cLrmUsH5tP9egPABWaNxTAqe5GGzHnytMNXu&#10;wb/U5aEUEcI+RQVVCE0qpS8qsujHriGO3s21FkOUbSl1i48It0ZOk2QuLdYcFypsKKuouOd/VsGx&#10;uMz2Nul2F5M7d8AsO5lrrdRo2G+XIAL14RN+t3+0gsUc/r/EH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zuQbBAAAA2wAAAA8AAAAAAAAAAAAAAAAAmAIAAGRycy9kb3du&#10;cmV2LnhtbFBLBQYAAAAABAAEAPUAAACGAwAAAAA=&#10;" fillcolor="#999" stroked="f"/>
            <v:line id="Line 88" o:spid="_x0000_s1224"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RsIAAADbAAAADwAAAGRycy9kb3ducmV2LnhtbESPzWrDMBCE74W+g9hCL6WW40MSnMih&#10;CQR6zQ8lx8XaWKbWylibxH77qlDocZiZb5j1ZvSdutMQ28AGZlkOirgOtuXGwPm0f1+CioJssQtM&#10;BiaKsKmen9ZY2vDgA92P0qgE4ViiASfSl1rH2pHHmIWeOHnXMHiUJIdG2wEfCe47XeT5XHtsOS04&#10;7GnnqP4+3ryBr6IPB3m77GQK08JtL/NYRDTm9WX8WIESGuU//Nf+tAaWC/j9kn6Ar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4RsIAAADbAAAADwAAAAAAAAAAAAAA&#10;AAChAgAAZHJzL2Rvd25yZXYueG1sUEsFBgAAAAAEAAQA+QAAAJADAAAAAA==&#10;" strokecolor="#999" strokeweight=".48pt"/>
            <v:line id="Line 87" o:spid="_x0000_s1225"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AsNL4AAADbAAAADwAAAGRycy9kb3ducmV2LnhtbERPTYvCMBC9L/gfwgheljW1B1eqUVQQ&#10;vOoui8ehGZtiMynNqO2/Nwdhj4/3vdr0vlEP6mId2MBsmoEiLoOtuTLw+3P4WoCKgmyxCUwGBoqw&#10;WY8+VljY8OQTPc5SqRTCsUADTqQttI6lI49xGlrixF1D51ES7CptO3ymcN/oPMvm2mPNqcFhS3tH&#10;5e189wb+8jac5POylyEM3253mcc8ojGTcb9dghLq5V/8dh+tgUUam76kH6DX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ecCw0vgAAANsAAAAPAAAAAAAAAAAAAAAAAKEC&#10;AABkcnMvZG93bnJldi54bWxQSwUGAAAAAAQABAD5AAAAjAMAAAAA&#10;" strokecolor="#999" strokeweight=".48pt"/>
            <v:line id="Line 86" o:spid="_x0000_s1226"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yJr8EAAADbAAAADwAAAGRycy9kb3ducmV2LnhtbESPQWvCQBSE7wX/w/IKXopuzMFq6ioq&#10;FLxqS/H4yL5mQ7NvQ/ZVk3/vCoLHYWa+YVab3jfqQl2sAxuYTTNQxGWwNVcGvr8+JwtQUZAtNoHJ&#10;wEARNuvRywoLG658pMtJKpUgHAs04ETaQutYOvIYp6ElTt5v6DxKkl2lbYfXBPeNzrNsrj3WnBYc&#10;trR3VP6d/r2Bn7wNR3k772UIw7vbnecxj2jM+LXffoAS6uUZfrQP1sBiCfcv6Qfo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PImvwQAAANsAAAAPAAAAAAAAAAAAAAAA&#10;AKECAABkcnMvZG93bnJldi54bWxQSwUGAAAAAAQABAD5AAAAjwMAAAAA&#10;" strokecolor="#999" strokeweight=".48pt"/>
            <v:line id="Line 85" o:spid="_x0000_s1227"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ShY70AAADbAAAADwAAAGRycy9kb3ducmV2LnhtbERPTYvCMBC9L/gfwgheFk0VWdZqFBVE&#10;Lx7UxfPQjE0xmZQm1vrvzUHY4+N9L1ads6KlJlSeFYxHGQjiwuuKSwV/l93wF0SIyBqtZ1LwogCr&#10;Ze9rgbn2Tz5Re46lSCEcclRgYqxzKUNhyGEY+Zo4cTffOIwJNqXUDT5TuLNykmU/0mHFqcFgTVtD&#10;xf38cAo2mZR8aO2F7PE13XNpzfXbKjXod+s5iEhd/Bd/3AetYJbWpy/pB8jlG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tEoWO9AAAA2wAAAA8AAAAAAAAAAAAAAAAAoQIA&#10;AGRycy9kb3ducmV2LnhtbFBLBQYAAAAABAAEAPkAAACLAwAAAAA=&#10;" strokecolor="#999" strokeweight="1.44pt"/>
            <v:line id="Line 84" o:spid="_x0000_s1228"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MTdMEAAADbAAAADwAAAGRycy9kb3ducmV2LnhtbESPQWvCQBSE70L/w/IKXqRuzMG20VVU&#10;EHrVinh8ZF+zwezbkH1q8u/dQqHHYWa+YZbr3jfqTl2sAxuYTTNQxGWwNVcGTt/7tw9QUZAtNoHJ&#10;wEAR1quX0RILGx58oPtRKpUgHAs04ETaQutYOvIYp6ElTt5P6DxKkl2lbYePBPeNzrNsrj3WnBYc&#10;trRzVF6PN2/gnLfhIJPLToYwvLvtZR7ziMaMX/vNApRQL//hv/aXNfA5g98v6Qfo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kxN0wQAAANsAAAAPAAAAAAAAAAAAAAAA&#10;AKECAABkcnMvZG93bnJldi54bWxQSwUGAAAAAAQABAD5AAAAjwMAAAAA&#10;" strokecolor="#999" strokeweight=".48pt"/>
            <v:line id="Line 83" o:spid="_x0000_s1229"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qaj8EAAADbAAAADwAAAGRycy9kb3ducmV2LnhtbESPQYvCMBSE74L/ITzBi6ypIot2jaKC&#10;6MXDqnh+NG+bsslLaWKt/94sLHgcZuYbZrnunBUtNaHyrGAyzkAQF15XXCq4XvYfcxAhImu0nknB&#10;kwKsV/3eEnPtH/xN7TmWIkE45KjAxFjnUobCkMMw9jVx8n584zAm2ZRSN/hIcGflNMs+pcOK04LB&#10;mnaGit/z3SnYZlLysbUXsqfn7MClNbeRVWo46DZfICJ18R3+bx+1gsUU/r6kHyB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2pqPwQAAANsAAAAPAAAAAAAAAAAAAAAA&#10;AKECAABkcnMvZG93bnJldi54bWxQSwUGAAAAAAQABAD5AAAAjwMAAAAA&#10;" strokecolor="#999" strokeweight="1.44pt"/>
            <v:line id="Line 82" o:spid="_x0000_s1230"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0omMIAAADbAAAADwAAAGRycy9kb3ducmV2LnhtbESPX2vCQBDE3wt+h2OFvpR6MYJtU09R&#10;odBX/1B8XHLbXGhuL+RWTb59TxB8HGbmN8xi1ftGXaiLdWAD00kGirgMtubKwPHw9foOKgqyxSYw&#10;GRgowmo5elpgYcOVd3TZS6UShGOBBpxIW2gdS0ce4yS0xMn7DZ1HSbKrtO3wmuC+0XmWzbXHmtOC&#10;w5a2jsq//dkb+MnbsJOX01aGMLy5zWke84jGPI/79ScooV4e4Xv72xr4mMHtS/oBe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Q0omMIAAADbAAAADwAAAAAAAAAAAAAA&#10;AAChAgAAZHJzL2Rvd25yZXYueG1sUEsFBgAAAAAEAAQA+QAAAJADAAAAAA==&#10;" strokecolor="#999" strokeweight=".48pt"/>
            <v:line id="Line 81" o:spid="_x0000_s1231"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Sw7MIAAADbAAAADwAAAGRycy9kb3ducmV2LnhtbESPX2vCQBDE3wt+h2OFvpR6MYhtU09R&#10;odBX/1B8XHLbXGhuL+RWTb59TxB8HGbmN8xi1ftGXaiLdWAD00kGirgMtubKwPHw9foOKgqyxSYw&#10;GRgowmo5elpgYcOVd3TZS6UShGOBBpxIW2gdS0ce4yS0xMn7DZ1HSbKrtO3wmuC+0XmWzbXHmtOC&#10;w5a2jsq//dkb+MnbsJOX01aGMLy5zWke84jGPI/79ScooV4e4Xv72xr4mMHtS/oBe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uSw7MIAAADbAAAADwAAAAAAAAAAAAAA&#10;AAChAgAAZHJzL2Rvd25yZXYueG1sUEsFBgAAAAAEAAQA+QAAAJADAAAAAA==&#10;" strokecolor="#999" strokeweight=".48pt"/>
            <v:rect id="Rectangle 80" o:spid="_x0000_s1232"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ixrMMA&#10;AADbAAAADwAAAGRycy9kb3ducmV2LnhtbESPwWrDMBBE74X8g9hCbo3cQErjRgmJwZBeCrVjcl2s&#10;rW0irYyl2O7fV4VCj8PMvGF2h9kaMdLgO8cKnlcJCOLa6Y4bBZcyf3oF4QOyRuOYFHyTh8N+8bDD&#10;VLuJP2ksQiMihH2KCtoQ+lRKX7dk0a9cTxy9LzdYDFEOjdQDThFujVwnyYu02HFcaLGnrKX6Vtyt&#10;go+62uQ2GU+VKZx7xywrzbVTavk4H99ABJrDf/ivfdYKthv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ixrMMAAADbAAAADwAAAAAAAAAAAAAAAACYAgAAZHJzL2Rv&#10;d25yZXYueG1sUEsFBgAAAAAEAAQA9QAAAIgDAAAAAA==&#10;" fillcolor="#999" stroked="f"/>
            <w10:wrap anchorx="page" anchory="page"/>
          </v:group>
        </w:pict>
      </w:r>
    </w:p>
    <w:tbl>
      <w:tblPr>
        <w:tblW w:w="1524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604"/>
        <w:gridCol w:w="2828"/>
        <w:gridCol w:w="2790"/>
        <w:gridCol w:w="2340"/>
        <w:gridCol w:w="1890"/>
        <w:gridCol w:w="2790"/>
      </w:tblGrid>
      <w:tr w:rsidR="00750436" w:rsidTr="00EC35B5">
        <w:trPr>
          <w:trHeight w:val="404"/>
        </w:trPr>
        <w:tc>
          <w:tcPr>
            <w:tcW w:w="15242"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 Регулисање имовинско-правног статуса стамбених објеката у ромским насељима</w:t>
            </w:r>
          </w:p>
        </w:tc>
      </w:tr>
      <w:tr w:rsidR="00750436" w:rsidTr="00EC35B5">
        <w:trPr>
          <w:trHeight w:val="1169"/>
        </w:trPr>
        <w:tc>
          <w:tcPr>
            <w:tcW w:w="2604" w:type="dxa"/>
            <w:tcBorders>
              <w:top w:val="single" w:sz="12" w:space="0" w:color="000000"/>
              <w:bottom w:val="single" w:sz="12" w:space="0" w:color="000000"/>
              <w:right w:val="single" w:sz="12" w:space="0" w:color="000000"/>
            </w:tcBorders>
          </w:tcPr>
          <w:p w:rsidR="00750436" w:rsidRDefault="00750436" w:rsidP="00582DF6">
            <w:pPr>
              <w:pStyle w:val="TableParagraph"/>
              <w:spacing w:line="275" w:lineRule="exact"/>
              <w:ind w:left="421"/>
              <w:jc w:val="center"/>
              <w:rPr>
                <w:b/>
                <w:sz w:val="24"/>
              </w:rPr>
            </w:pPr>
            <w:r>
              <w:rPr>
                <w:b/>
                <w:color w:val="6F2F9F"/>
                <w:sz w:val="24"/>
              </w:rPr>
              <w:t>АКТИВНОСТИ</w:t>
            </w:r>
          </w:p>
        </w:tc>
        <w:tc>
          <w:tcPr>
            <w:tcW w:w="282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369"/>
              <w:jc w:val="center"/>
              <w:rPr>
                <w:b/>
                <w:sz w:val="24"/>
              </w:rPr>
            </w:pPr>
            <w:r>
              <w:rPr>
                <w:b/>
                <w:color w:val="6F2F9F"/>
                <w:sz w:val="24"/>
              </w:rPr>
              <w:t>ИНДИКАТОРИ</w:t>
            </w:r>
          </w:p>
        </w:tc>
        <w:tc>
          <w:tcPr>
            <w:tcW w:w="27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5" w:right="215" w:firstLine="235"/>
              <w:jc w:val="center"/>
              <w:rPr>
                <w:b/>
                <w:sz w:val="24"/>
              </w:rPr>
            </w:pPr>
            <w:r>
              <w:rPr>
                <w:b/>
                <w:color w:val="6F2F9F"/>
                <w:sz w:val="24"/>
              </w:rPr>
              <w:t>НОСИЛАЦ АКТИВНОСТИ</w:t>
            </w:r>
          </w:p>
        </w:tc>
        <w:tc>
          <w:tcPr>
            <w:tcW w:w="234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171"/>
              <w:jc w:val="center"/>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108" w:right="88"/>
              <w:jc w:val="center"/>
              <w:rPr>
                <w:b/>
                <w:sz w:val="24"/>
              </w:rPr>
            </w:pPr>
            <w:r>
              <w:rPr>
                <w:b/>
                <w:color w:val="6F2F9F"/>
                <w:sz w:val="24"/>
              </w:rPr>
              <w:t>ВРЕМЕНСКИ РОК</w:t>
            </w:r>
          </w:p>
        </w:tc>
        <w:tc>
          <w:tcPr>
            <w:tcW w:w="2790" w:type="dxa"/>
            <w:tcBorders>
              <w:top w:val="single" w:sz="12" w:space="0" w:color="000000"/>
              <w:left w:val="single" w:sz="12" w:space="0" w:color="000000"/>
              <w:bottom w:val="single" w:sz="12" w:space="0" w:color="000000"/>
            </w:tcBorders>
          </w:tcPr>
          <w:p w:rsidR="00750436" w:rsidRDefault="00750436" w:rsidP="00582DF6">
            <w:pPr>
              <w:pStyle w:val="TableParagraph"/>
              <w:spacing w:line="275" w:lineRule="exact"/>
              <w:ind w:left="870"/>
              <w:rPr>
                <w:b/>
                <w:sz w:val="24"/>
              </w:rPr>
            </w:pPr>
            <w:r>
              <w:rPr>
                <w:b/>
                <w:color w:val="6F2F9F"/>
                <w:sz w:val="24"/>
              </w:rPr>
              <w:t>ИЗВОРИ</w:t>
            </w:r>
          </w:p>
          <w:p w:rsidR="00750436" w:rsidRDefault="00750436" w:rsidP="00582DF6">
            <w:pPr>
              <w:pStyle w:val="TableParagraph"/>
              <w:ind w:left="349" w:right="323"/>
              <w:jc w:val="center"/>
              <w:rPr>
                <w:b/>
                <w:sz w:val="24"/>
              </w:rPr>
            </w:pPr>
            <w:r>
              <w:rPr>
                <w:b/>
                <w:color w:val="6F2F9F"/>
                <w:spacing w:val="-1"/>
                <w:sz w:val="24"/>
              </w:rPr>
              <w:t xml:space="preserve">ФИНАНСИРАЊА </w:t>
            </w:r>
            <w:r>
              <w:rPr>
                <w:b/>
                <w:color w:val="6F2F9F"/>
                <w:sz w:val="24"/>
              </w:rPr>
              <w:t>2018-2021</w:t>
            </w:r>
          </w:p>
        </w:tc>
      </w:tr>
      <w:tr w:rsidR="00750436" w:rsidTr="00EC35B5">
        <w:trPr>
          <w:trHeight w:val="3590"/>
        </w:trPr>
        <w:tc>
          <w:tcPr>
            <w:tcW w:w="2604" w:type="dxa"/>
            <w:tcBorders>
              <w:top w:val="single" w:sz="12" w:space="0" w:color="000000"/>
              <w:bottom w:val="single" w:sz="12" w:space="0" w:color="000000"/>
              <w:right w:val="single" w:sz="12" w:space="0" w:color="000000"/>
            </w:tcBorders>
          </w:tcPr>
          <w:p w:rsidR="00750436" w:rsidRPr="00EC35B5" w:rsidRDefault="00750436" w:rsidP="00582DF6">
            <w:pPr>
              <w:pStyle w:val="TableParagraph"/>
              <w:ind w:left="4" w:right="-7"/>
              <w:rPr>
                <w:sz w:val="24"/>
              </w:rPr>
            </w:pPr>
            <w:r>
              <w:rPr>
                <w:sz w:val="24"/>
              </w:rPr>
              <w:t>Израда одговарајуће планске (урбанистичке) документације:</w:t>
            </w:r>
          </w:p>
          <w:p w:rsidR="00750436" w:rsidRPr="00EC35B5" w:rsidRDefault="00750436" w:rsidP="00582DF6">
            <w:pPr>
              <w:pStyle w:val="TableParagraph"/>
              <w:spacing w:before="1"/>
              <w:ind w:left="48" w:right="38"/>
              <w:jc w:val="center"/>
              <w:rPr>
                <w:sz w:val="24"/>
              </w:rPr>
            </w:pPr>
            <w:r>
              <w:rPr>
                <w:sz w:val="24"/>
              </w:rPr>
              <w:t>а)за сва насеља која већ имају регулисан имовинско правни статус</w:t>
            </w:r>
          </w:p>
          <w:p w:rsidR="00750436" w:rsidRDefault="00750436" w:rsidP="00582DF6">
            <w:pPr>
              <w:pStyle w:val="TableParagraph"/>
              <w:ind w:left="51" w:right="38"/>
              <w:jc w:val="center"/>
              <w:rPr>
                <w:sz w:val="24"/>
              </w:rPr>
            </w:pPr>
            <w:r>
              <w:rPr>
                <w:sz w:val="24"/>
              </w:rPr>
              <w:t>б) за насеља за која тек треба регулисати имовинско правни</w:t>
            </w:r>
          </w:p>
          <w:p w:rsidR="00750436" w:rsidRDefault="00750436" w:rsidP="00582DF6">
            <w:pPr>
              <w:pStyle w:val="TableParagraph"/>
              <w:spacing w:line="266" w:lineRule="exact"/>
              <w:ind w:left="49" w:right="38"/>
              <w:jc w:val="center"/>
              <w:rPr>
                <w:sz w:val="24"/>
              </w:rPr>
            </w:pPr>
            <w:r>
              <w:rPr>
                <w:sz w:val="24"/>
              </w:rPr>
              <w:t>статус</w:t>
            </w:r>
          </w:p>
        </w:tc>
        <w:tc>
          <w:tcPr>
            <w:tcW w:w="2828" w:type="dxa"/>
            <w:tcBorders>
              <w:top w:val="single" w:sz="12" w:space="0" w:color="000000"/>
              <w:left w:val="single" w:sz="12" w:space="0" w:color="000000"/>
              <w:bottom w:val="single" w:sz="12" w:space="0" w:color="000000"/>
              <w:right w:val="single" w:sz="12" w:space="0" w:color="000000"/>
            </w:tcBorders>
          </w:tcPr>
          <w:p w:rsidR="00750436" w:rsidRPr="00EC35B5" w:rsidRDefault="00750436" w:rsidP="00582DF6">
            <w:pPr>
              <w:pStyle w:val="TableParagraph"/>
              <w:ind w:left="93" w:right="74"/>
              <w:jc w:val="center"/>
              <w:rPr>
                <w:sz w:val="24"/>
              </w:rPr>
            </w:pPr>
            <w:r>
              <w:rPr>
                <w:sz w:val="24"/>
              </w:rPr>
              <w:t>Регулисан имовинско- правни статус:</w:t>
            </w:r>
          </w:p>
          <w:p w:rsidR="00750436" w:rsidRDefault="00750436" w:rsidP="00582DF6">
            <w:pPr>
              <w:pStyle w:val="TableParagraph"/>
              <w:spacing w:before="1"/>
              <w:ind w:left="117" w:right="100" w:firstLine="1"/>
              <w:jc w:val="center"/>
              <w:rPr>
                <w:sz w:val="24"/>
              </w:rPr>
            </w:pPr>
            <w:r>
              <w:rPr>
                <w:sz w:val="24"/>
              </w:rPr>
              <w:t>Стамбених објеката- насеља, која се налазе на земљишту чији је корисник нека од</w:t>
            </w:r>
          </w:p>
          <w:p w:rsidR="00750436" w:rsidRDefault="00750436" w:rsidP="00582DF6">
            <w:pPr>
              <w:pStyle w:val="TableParagraph"/>
              <w:ind w:left="50" w:right="29" w:hanging="5"/>
              <w:jc w:val="center"/>
              <w:rPr>
                <w:sz w:val="24"/>
              </w:rPr>
            </w:pPr>
            <w:r>
              <w:rPr>
                <w:sz w:val="24"/>
              </w:rPr>
              <w:t>државних институција Стамбених објеката - насеља на локацијама (парцелама) у приватном власништву</w:t>
            </w:r>
          </w:p>
        </w:tc>
        <w:tc>
          <w:tcPr>
            <w:tcW w:w="27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rPr>
                <w:sz w:val="26"/>
              </w:rPr>
            </w:pPr>
          </w:p>
          <w:p w:rsidR="00750436" w:rsidRDefault="00750436" w:rsidP="00582DF6">
            <w:pPr>
              <w:pStyle w:val="TableParagraph"/>
              <w:spacing w:before="5"/>
              <w:rPr>
                <w:sz w:val="21"/>
              </w:rPr>
            </w:pPr>
          </w:p>
          <w:p w:rsidR="00750436" w:rsidRDefault="00750436" w:rsidP="00582DF6">
            <w:pPr>
              <w:pStyle w:val="TableParagraph"/>
              <w:spacing w:before="1"/>
              <w:ind w:left="19"/>
              <w:jc w:val="center"/>
              <w:rPr>
                <w:sz w:val="24"/>
              </w:rPr>
            </w:pPr>
            <w:r>
              <w:rPr>
                <w:sz w:val="24"/>
              </w:rPr>
              <w:t>Постојеће градске службе</w:t>
            </w:r>
          </w:p>
          <w:p w:rsidR="00750436" w:rsidRDefault="00750436" w:rsidP="00582DF6">
            <w:pPr>
              <w:pStyle w:val="TableParagraph"/>
              <w:spacing w:before="11"/>
              <w:rPr>
                <w:sz w:val="23"/>
              </w:rPr>
            </w:pPr>
          </w:p>
          <w:p w:rsidR="00750436" w:rsidRDefault="00750436" w:rsidP="00582DF6">
            <w:pPr>
              <w:pStyle w:val="TableParagraph"/>
              <w:ind w:left="87" w:right="67" w:hanging="2"/>
              <w:jc w:val="center"/>
              <w:rPr>
                <w:sz w:val="24"/>
              </w:rPr>
            </w:pPr>
            <w:r>
              <w:rPr>
                <w:sz w:val="24"/>
              </w:rPr>
              <w:t>(Урбанизам, одељење имовниско правних односа и</w:t>
            </w:r>
          </w:p>
          <w:p w:rsidR="00750436" w:rsidRDefault="00750436" w:rsidP="00582DF6">
            <w:pPr>
              <w:pStyle w:val="TableParagraph"/>
              <w:spacing w:line="274" w:lineRule="exact"/>
              <w:ind w:left="14"/>
              <w:jc w:val="center"/>
              <w:rPr>
                <w:sz w:val="24"/>
              </w:rPr>
            </w:pPr>
            <w:r>
              <w:rPr>
                <w:sz w:val="24"/>
              </w:rPr>
              <w:t>други......)</w:t>
            </w:r>
          </w:p>
        </w:tc>
        <w:tc>
          <w:tcPr>
            <w:tcW w:w="234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rPr>
                <w:sz w:val="26"/>
              </w:rPr>
            </w:pPr>
          </w:p>
          <w:p w:rsidR="00750436" w:rsidRDefault="00750436" w:rsidP="00582DF6">
            <w:pPr>
              <w:pStyle w:val="TableParagraph"/>
              <w:spacing w:before="5"/>
              <w:rPr>
                <w:sz w:val="21"/>
              </w:rPr>
            </w:pPr>
          </w:p>
          <w:p w:rsidR="00750436" w:rsidRDefault="00750436" w:rsidP="00582DF6">
            <w:pPr>
              <w:pStyle w:val="TableParagraph"/>
              <w:spacing w:before="1"/>
              <w:ind w:left="10" w:right="264"/>
              <w:jc w:val="center"/>
              <w:rPr>
                <w:sz w:val="24"/>
              </w:rPr>
            </w:pPr>
            <w:r>
              <w:rPr>
                <w:sz w:val="24"/>
              </w:rPr>
              <w:t>Министарсво</w:t>
            </w:r>
          </w:p>
          <w:p w:rsidR="00750436" w:rsidRPr="00D50FCD" w:rsidRDefault="00750436" w:rsidP="00582DF6">
            <w:pPr>
              <w:pStyle w:val="TableParagraph"/>
              <w:ind w:left="10" w:right="452"/>
              <w:jc w:val="center"/>
              <w:rPr>
                <w:sz w:val="24"/>
              </w:rPr>
            </w:pPr>
            <w:r>
              <w:rPr>
                <w:sz w:val="24"/>
              </w:rPr>
              <w:t>Грађевинарства, саобраћаја и инфраструктуре</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rPr>
                <w:sz w:val="26"/>
              </w:rPr>
            </w:pPr>
          </w:p>
          <w:p w:rsidR="00750436" w:rsidRDefault="00750436" w:rsidP="00582DF6">
            <w:pPr>
              <w:pStyle w:val="TableParagraph"/>
              <w:rPr>
                <w:sz w:val="26"/>
              </w:rPr>
            </w:pPr>
          </w:p>
          <w:p w:rsidR="00750436" w:rsidRDefault="00750436" w:rsidP="00582DF6">
            <w:pPr>
              <w:pStyle w:val="TableParagraph"/>
              <w:rPr>
                <w:sz w:val="26"/>
              </w:rPr>
            </w:pPr>
          </w:p>
          <w:p w:rsidR="00750436" w:rsidRDefault="00750436" w:rsidP="00582DF6">
            <w:pPr>
              <w:pStyle w:val="TableParagraph"/>
              <w:spacing w:before="201"/>
              <w:ind w:left="108" w:right="87"/>
              <w:jc w:val="center"/>
              <w:rPr>
                <w:sz w:val="24"/>
              </w:rPr>
            </w:pPr>
            <w:r>
              <w:rPr>
                <w:sz w:val="24"/>
              </w:rPr>
              <w:t>2018-2021</w:t>
            </w:r>
          </w:p>
        </w:tc>
        <w:tc>
          <w:tcPr>
            <w:tcW w:w="2790" w:type="dxa"/>
            <w:tcBorders>
              <w:top w:val="single" w:sz="12" w:space="0" w:color="000000"/>
              <w:left w:val="single" w:sz="12" w:space="0" w:color="000000"/>
              <w:bottom w:val="single" w:sz="12" w:space="0" w:color="000000"/>
            </w:tcBorders>
          </w:tcPr>
          <w:p w:rsidR="00750436" w:rsidRDefault="00750436" w:rsidP="00582DF6">
            <w:pPr>
              <w:pStyle w:val="TableParagraph"/>
              <w:ind w:left="160" w:right="128"/>
              <w:jc w:val="center"/>
              <w:rPr>
                <w:sz w:val="24"/>
              </w:rPr>
            </w:pPr>
            <w:r>
              <w:rPr>
                <w:sz w:val="24"/>
              </w:rPr>
              <w:t>Локални, национални и међународни донатори</w:t>
            </w:r>
          </w:p>
          <w:p w:rsidR="00750436" w:rsidRDefault="00750436" w:rsidP="00582DF6">
            <w:pPr>
              <w:pStyle w:val="TableParagraph"/>
              <w:rPr>
                <w:sz w:val="26"/>
              </w:rPr>
            </w:pPr>
          </w:p>
          <w:p w:rsidR="00750436" w:rsidRDefault="00750436" w:rsidP="00582DF6">
            <w:pPr>
              <w:pStyle w:val="TableParagraph"/>
              <w:spacing w:before="5"/>
              <w:rPr>
                <w:sz w:val="21"/>
              </w:rPr>
            </w:pPr>
          </w:p>
          <w:p w:rsidR="00750436" w:rsidRDefault="00750436" w:rsidP="00582DF6">
            <w:pPr>
              <w:pStyle w:val="TableParagraph"/>
              <w:spacing w:before="1"/>
              <w:ind w:left="152" w:right="128"/>
              <w:jc w:val="center"/>
              <w:rPr>
                <w:sz w:val="24"/>
              </w:rPr>
            </w:pPr>
            <w:r>
              <w:rPr>
                <w:sz w:val="24"/>
              </w:rPr>
              <w:t>Локална самоуправа</w:t>
            </w:r>
          </w:p>
        </w:tc>
      </w:tr>
      <w:tr w:rsidR="00750436" w:rsidTr="00EC35B5">
        <w:trPr>
          <w:trHeight w:val="2757"/>
        </w:trPr>
        <w:tc>
          <w:tcPr>
            <w:tcW w:w="2604" w:type="dxa"/>
            <w:tcBorders>
              <w:top w:val="single" w:sz="12" w:space="0" w:color="000000"/>
              <w:bottom w:val="single" w:sz="12" w:space="0" w:color="000000"/>
              <w:right w:val="single" w:sz="12" w:space="0" w:color="000000"/>
            </w:tcBorders>
          </w:tcPr>
          <w:p w:rsidR="00750436" w:rsidRDefault="00750436" w:rsidP="00582DF6">
            <w:pPr>
              <w:pStyle w:val="TableParagraph"/>
              <w:ind w:left="54" w:right="38"/>
              <w:jc w:val="center"/>
              <w:rPr>
                <w:sz w:val="24"/>
              </w:rPr>
            </w:pPr>
            <w:r>
              <w:rPr>
                <w:sz w:val="24"/>
              </w:rPr>
              <w:t>Регулисање имовинско- правног статуса</w:t>
            </w:r>
          </w:p>
          <w:p w:rsidR="00750436" w:rsidRDefault="00750436" w:rsidP="00582DF6">
            <w:pPr>
              <w:pStyle w:val="TableParagraph"/>
              <w:ind w:left="100" w:right="70" w:firstLine="170"/>
              <w:rPr>
                <w:sz w:val="24"/>
              </w:rPr>
            </w:pPr>
            <w:r>
              <w:rPr>
                <w:sz w:val="24"/>
              </w:rPr>
              <w:t>стамбених објеката: а) у насељима, која се налазе на земљишту чији је власник неко од државних институција</w:t>
            </w:r>
          </w:p>
          <w:p w:rsidR="00750436" w:rsidRDefault="00750436" w:rsidP="00582DF6">
            <w:pPr>
              <w:pStyle w:val="TableParagraph"/>
              <w:spacing w:line="270" w:lineRule="atLeast"/>
              <w:ind w:left="18" w:right="3" w:firstLine="1"/>
              <w:jc w:val="center"/>
              <w:rPr>
                <w:sz w:val="24"/>
              </w:rPr>
            </w:pPr>
            <w:r>
              <w:rPr>
                <w:sz w:val="24"/>
              </w:rPr>
              <w:t>б)насељима који се налазе на земљишту,које је приватно власништво</w:t>
            </w:r>
          </w:p>
        </w:tc>
        <w:tc>
          <w:tcPr>
            <w:tcW w:w="282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67" w:lineRule="exact"/>
              <w:ind w:left="9"/>
              <w:jc w:val="center"/>
              <w:rPr>
                <w:sz w:val="24"/>
              </w:rPr>
            </w:pPr>
            <w:r>
              <w:rPr>
                <w:sz w:val="24"/>
              </w:rPr>
              <w:t>Број објеката,</w:t>
            </w:r>
          </w:p>
          <w:p w:rsidR="00750436" w:rsidRDefault="00750436" w:rsidP="00582DF6">
            <w:pPr>
              <w:pStyle w:val="TableParagraph"/>
              <w:ind w:left="9" w:right="405"/>
              <w:jc w:val="center"/>
              <w:rPr>
                <w:sz w:val="24"/>
              </w:rPr>
            </w:pPr>
            <w:r>
              <w:rPr>
                <w:sz w:val="24"/>
              </w:rPr>
              <w:t>код којих је решен имовинско - правни статус</w:t>
            </w:r>
          </w:p>
        </w:tc>
        <w:tc>
          <w:tcPr>
            <w:tcW w:w="27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2"/>
              <w:jc w:val="center"/>
              <w:rPr>
                <w:sz w:val="24"/>
              </w:rPr>
            </w:pPr>
            <w:r>
              <w:rPr>
                <w:sz w:val="24"/>
              </w:rPr>
              <w:t xml:space="preserve"> Постојеће градске службе (Урбанизам, одељење имовниско правних односа идруги.....)</w:t>
            </w:r>
          </w:p>
          <w:p w:rsidR="00750436" w:rsidRPr="00D50FCD" w:rsidRDefault="00750436" w:rsidP="00582DF6">
            <w:pPr>
              <w:pStyle w:val="TableParagraph"/>
              <w:ind w:left="22"/>
              <w:jc w:val="center"/>
              <w:rPr>
                <w:sz w:val="24"/>
              </w:rPr>
            </w:pPr>
            <w:r>
              <w:rPr>
                <w:sz w:val="24"/>
              </w:rPr>
              <w:t>Ромска Канцеларија</w:t>
            </w:r>
          </w:p>
        </w:tc>
        <w:tc>
          <w:tcPr>
            <w:tcW w:w="234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5" w:right="216" w:firstLine="158"/>
              <w:rPr>
                <w:sz w:val="24"/>
              </w:rPr>
            </w:pPr>
            <w:r>
              <w:rPr>
                <w:sz w:val="24"/>
              </w:rPr>
              <w:t>Локална самоуправа</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rPr>
                <w:sz w:val="26"/>
              </w:rPr>
            </w:pPr>
          </w:p>
          <w:p w:rsidR="00750436" w:rsidRDefault="00750436" w:rsidP="00582DF6">
            <w:pPr>
              <w:pStyle w:val="TableParagraph"/>
              <w:rPr>
                <w:sz w:val="26"/>
              </w:rPr>
            </w:pPr>
          </w:p>
          <w:p w:rsidR="00750436" w:rsidRDefault="00750436" w:rsidP="00582DF6">
            <w:pPr>
              <w:pStyle w:val="TableParagraph"/>
              <w:spacing w:before="221"/>
              <w:ind w:left="108" w:right="87"/>
              <w:jc w:val="center"/>
              <w:rPr>
                <w:sz w:val="24"/>
              </w:rPr>
            </w:pPr>
            <w:r>
              <w:rPr>
                <w:sz w:val="24"/>
              </w:rPr>
              <w:t>2018-2021</w:t>
            </w:r>
          </w:p>
        </w:tc>
        <w:tc>
          <w:tcPr>
            <w:tcW w:w="2790" w:type="dxa"/>
            <w:tcBorders>
              <w:top w:val="single" w:sz="12" w:space="0" w:color="000000"/>
              <w:left w:val="single" w:sz="12" w:space="0" w:color="000000"/>
              <w:bottom w:val="single" w:sz="12" w:space="0" w:color="000000"/>
            </w:tcBorders>
          </w:tcPr>
          <w:p w:rsidR="00750436" w:rsidRPr="00D50FCD" w:rsidRDefault="00750436" w:rsidP="00582DF6">
            <w:pPr>
              <w:pStyle w:val="TableParagraph"/>
              <w:ind w:left="158" w:right="128"/>
              <w:jc w:val="center"/>
              <w:rPr>
                <w:sz w:val="24"/>
              </w:rPr>
            </w:pPr>
            <w:r>
              <w:rPr>
                <w:sz w:val="24"/>
              </w:rPr>
              <w:t>Локални, национални и међународни донатори</w:t>
            </w:r>
          </w:p>
          <w:p w:rsidR="00750436" w:rsidRDefault="00750436" w:rsidP="00582DF6">
            <w:pPr>
              <w:pStyle w:val="TableParagraph"/>
              <w:spacing w:before="1"/>
              <w:ind w:left="152" w:right="128"/>
              <w:jc w:val="center"/>
              <w:rPr>
                <w:sz w:val="24"/>
              </w:rPr>
            </w:pPr>
            <w:r>
              <w:rPr>
                <w:sz w:val="24"/>
              </w:rPr>
              <w:t>Локална самоуправа</w:t>
            </w:r>
          </w:p>
        </w:tc>
      </w:tr>
    </w:tbl>
    <w:p w:rsidR="00750436" w:rsidRDefault="00750436" w:rsidP="00582DF6">
      <w:pPr>
        <w:jc w:val="center"/>
        <w:rPr>
          <w:sz w:val="24"/>
        </w:rPr>
        <w:sectPr w:rsidR="00750436">
          <w:pgSz w:w="16840" w:h="11910" w:orient="landscape"/>
          <w:pgMar w:top="1100" w:right="1020" w:bottom="880" w:left="580" w:header="0" w:footer="700" w:gutter="0"/>
          <w:cols w:space="720"/>
        </w:sectPr>
      </w:pPr>
    </w:p>
    <w:p w:rsidR="00750436" w:rsidRDefault="00750436" w:rsidP="00582DF6">
      <w:pPr>
        <w:pStyle w:val="BodyText"/>
        <w:rPr>
          <w:sz w:val="20"/>
        </w:rPr>
      </w:pPr>
      <w:r>
        <w:rPr>
          <w:noProof/>
        </w:rPr>
        <w:pict>
          <v:group id="Group 68" o:spid="_x0000_s1233" style="position:absolute;margin-left:24pt;margin-top:24pt;width:793.8pt;height:547.55pt;z-index:-251658240;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">
            <v:rect id="Rectangle 78" o:spid="_x0000_s1234"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RXVsMA&#10;AADbAAAADwAAAGRycy9kb3ducmV2LnhtbESPwWrDMBBE74X8g9hCbo3cQNrgRgmJwZBeCrVjcl2s&#10;rW0irYyl2O7fV4VCj8PMvGF2h9kaMdLgO8cKnlcJCOLa6Y4bBZcyf9qC8AFZo3FMCr7Jw2G/eNhh&#10;qt3EnzQWoRERwj5FBW0IfSqlr1uy6FeuJ47elxsshiiHRuoBpwi3Rq6T5EVa7DgutNhT1lJ9K+5W&#10;wUddbXKbjKfKFM69Y5aV5toptXycj28gAs3hP/zXPmsFrxv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RXVsMAAADbAAAADwAAAAAAAAAAAAAAAACYAgAAZHJzL2Rv&#10;d25yZXYueG1sUEsFBgAAAAAEAAQA9QAAAIgDAAAAAA==&#10;" fillcolor="#999" stroked="f"/>
            <v:line id="Line 77" o:spid="_x0000_s1235"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Zt+sEAAADbAAAADwAAAGRycy9kb3ducmV2LnhtbESPQWvCQBSE74L/YXmCF6mb5hBL6ipW&#10;KHjVFvH4yL5mg9m3Ifuqyb/vFgSPw8x8w6y3g2/VjfrYBDbwusxAEVfBNlwb+P76fHkDFQXZYhuY&#10;DIwUYbuZTtZY2nDnI91OUqsE4ViiASfSlVrHypHHuAwdcfJ+Qu9RkuxrbXu8J7hvdZ5lhfbYcFpw&#10;2NHeUXU9/XoD57wLR1lc9jKGceU+LkXMIxoznw27d1BCgzzDj/bBGlgV8P8l/QC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dm36wQAAANsAAAAPAAAAAAAAAAAAAAAA&#10;AKECAABkcnMvZG93bnJldi54bWxQSwUGAAAAAAQABAD5AAAAjwMAAAAA&#10;" strokecolor="#999" strokeweight=".48pt"/>
            <v:line id="Line 76" o:spid="_x0000_s1236"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rIYcEAAADbAAAADwAAAGRycy9kb3ducmV2LnhtbESPQWvCQBSE74L/YXmCF6mb5mBK6ipW&#10;KHjVFvH4yL5mg9m3Ifuqyb/vFgSPw8x8w6y3g2/VjfrYBDbwusxAEVfBNlwb+P76fHkDFQXZYhuY&#10;DIwUYbuZTtZY2nDnI91OUqsE4ViiASfSlVrHypHHuAwdcfJ+Qu9RkuxrbXu8J7hvdZ5lK+2x4bTg&#10;sKO9o+p6+vUGznkXjrK47GUMY+E+LquYRzRmPht276CEBnmGH+2DNVAU8P8l/QC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OshhwQAAANsAAAAPAAAAAAAAAAAAAAAA&#10;AKECAABkcnMvZG93bnJldi54bWxQSwUGAAAAAAQABAD5AAAAjwMAAAAA&#10;" strokecolor="#999" strokeweight=".48pt"/>
            <v:line id="Line 75" o:spid="_x0000_s1237"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VcE74AAADbAAAADwAAAGRycy9kb3ducmV2LnhtbERPTYvCMBC9C/6HMIIX0XR70KUaRQXB&#10;q+6yeByasSk2k9LMavvvzWFhj4/3vdn1vlFP6mId2MDHIgNFXAZbc2Xg++s0/wQVBdliE5gMDBRh&#10;tx2PNljY8OILPa9SqRTCsUADTqQttI6lI49xEVrixN1D51ES7CptO3ylcN/oPMuW2mPNqcFhS0dH&#10;5eP66w385G24yOx2lCEMK3e4LWMe0ZjppN+vQQn18i/+c5+tgVUam76kH6C3b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pVwTvgAAANsAAAAPAAAAAAAAAAAAAAAAAKEC&#10;AABkcnMvZG93bnJldi54bWxQSwUGAAAAAAQABAD5AAAAjAMAAAAA&#10;" strokecolor="#999" strokeweight=".48pt"/>
            <v:line id="Line 74" o:spid="_x0000_s1238"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LuBMIAAADbAAAADwAAAGRycy9kb3ducmV2LnhtbESPQWsCMRSE7wX/Q3hCL0WzFtG63azY&#10;QqkXD2rx/Ng8N0uTl2WTruu/bwTB4zAz3zDFenBW9NSFxrOC2TQDQVx53XCt4Of4NXkDESKyRuuZ&#10;FFwpwLocPRWYa3/hPfWHWIsE4ZCjAhNjm0sZKkMOw9S3xMk7+85hTLKrpe7wkuDOytcsW0iHDacF&#10;gy19Gqp+D39OwUcmJW97eyS7u86/ubbm9GKVeh4Pm3cQkYb4CN/bW61guYLbl/QD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nLuBMIAAADbAAAADwAAAAAAAAAAAAAA&#10;AAChAgAAZHJzL2Rvd25yZXYueG1sUEsFBgAAAAAEAAQA+QAAAJADAAAAAA==&#10;" strokecolor="#999" strokeweight="1.44pt"/>
            <v:line id="Line 73" o:spid="_x0000_s1239"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YgMr4AAADbAAAADwAAAGRycy9kb3ducmV2LnhtbERPTYvCMBC9L/gfwgheljW1B1eqUVQQ&#10;vOoui8ehGZtiMynNqO2/Nwdhj4/3vdr0vlEP6mId2MBsmoEiLoOtuTLw+3P4WoCKgmyxCUwGBoqw&#10;WY8+VljY8OQTPc5SqRTCsUADTqQttI6lI49xGlrixF1D51ES7CptO3ymcN/oPMvm2mPNqcFhS3tH&#10;5e189wb+8jac5POylyEM3253mcc8ojGTcb9dghLq5V/8dh+tgUVan76kH6DX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gBiAyvgAAANsAAAAPAAAAAAAAAAAAAAAAAKEC&#10;AABkcnMvZG93bnJldi54bWxQSwUGAAAAAAQABAD5AAAAjAMAAAAA&#10;" strokecolor="#999" strokeweight=".48pt"/>
            <v:line id="Line 72" o:spid="_x0000_s1240"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GSJcEAAADbAAAADwAAAGRycy9kb3ducmV2LnhtbESPQYvCMBSE74L/IbwFL6KpIotUo6wL&#10;ohcPa8Xzo3nblE1eSpOt9d8bQfA4zMw3zHrbOys6akPtWcFsmoEgLr2uuVJwKfaTJYgQkTVaz6Tg&#10;TgG2m+Fgjbn2N/6h7hwrkSAcclRgYmxyKUNpyGGY+oY4eb++dRiTbCupW7wluLNynmWf0mHNacFg&#10;Q9+Gyr/zv1Owy6TkY2cLsqf74sCVNdexVWr00X+tQETq4zv8ah+1guUMnl/SD5C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0ZIlwQAAANsAAAAPAAAAAAAAAAAAAAAA&#10;AKECAABkcnMvZG93bnJldi54bWxQSwUGAAAAAAQABAD5AAAAjwMAAAAA&#10;" strokecolor="#999" strokeweight="1.44pt"/>
            <v:line id="Line 71" o:spid="_x0000_s1241"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b3sEAAADbAAAADwAAAGRycy9kb3ducmV2LnhtbESPT2vCQBTE74V+h+UVvIhuzEElukor&#10;FHr1D+LxkX1mg9m3IfvU5Nu7hUKPw8z8hllve9+oB3WxDmxgNs1AEZfB1lwZOB2/J0tQUZAtNoHJ&#10;wEARtpv3tzUWNjx5T4+DVCpBOBZowIm0hdaxdOQxTkNLnLxr6DxKkl2lbYfPBPeNzrNsrj3WnBYc&#10;trRzVN4Od2/gnLdhL+PLToYwLNzXZR7ziMaMPvrPFSihXv7Df+0fa2CZw++X9AP0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BvewQAAANsAAAAPAAAAAAAAAAAAAAAA&#10;AKECAABkcnMvZG93bnJldi54bWxQSwUGAAAAAAQABAD5AAAAjwMAAAAA&#10;" strokecolor="#999" strokeweight=".48pt"/>
            <v:line id="Line 70" o:spid="_x0000_s1242"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S+RcEAAADbAAAADwAAAGRycy9kb3ducmV2LnhtbESPQWvCQBSE7wX/w/IKXopuGkEldRUr&#10;FLxqRTw+sq/Z0OzbkH3V5N+7gtDjMDPfMKtN7xt1pS7WgQ28TzNQxGWwNVcGTt9fkyWoKMgWm8Bk&#10;YKAIm/XoZYWFDTc+0PUolUoQjgUacCJtoXUsHXmM09ASJ+8ndB4lya7StsNbgvtG51k21x5rTgsO&#10;W9o5Kn+Pf97AOW/DQd4uOxnCsHCfl3nMIxozfu23H6CEevkPP9t7a2A5g8eX9AP0+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1L5FwQAAANsAAAAPAAAAAAAAAAAAAAAA&#10;AKECAABkcnMvZG93bnJldi54bWxQSwUGAAAAAAQABAD5AAAAjwMAAAAA&#10;" strokecolor="#999" strokeweight=".48pt"/>
            <v:rect id="Rectangle 69" o:spid="_x0000_s1243"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C6sMA&#10;AADbAAAADwAAAGRycy9kb3ducmV2LnhtbESPwWrDMBBE74X8g9hAbrXckhbjRAmtIdBcCrVjcl2s&#10;jW0irYylOs7fV4VCj8PMvGG2+9kaMdHoe8cKnpIUBHHjdM+tglN1eMxA+ICs0TgmBXfysN8tHraY&#10;a3fjL5rK0IoIYZ+jgi6EIZfSNx1Z9IkbiKN3caPFEOXYSj3iLcKtkc9p+iot9hwXOhyo6Ki5lt9W&#10;wWdTvxxsOr3XpnTuiEVRmXOv1Go5v21ABJrDf/iv/aEVZG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C6sMAAADbAAAADwAAAAAAAAAAAAAAAACYAgAAZHJzL2Rv&#10;d25yZXYueG1sUEsFBgAAAAAEAAQA9QAAAIgDAAAAAA==&#10;" fillcolor="#999" stroked="f"/>
            <w10:wrap anchorx="page" anchory="page"/>
          </v:group>
        </w:pict>
      </w:r>
    </w:p>
    <w:p w:rsidR="00750436" w:rsidRDefault="00750436" w:rsidP="00582DF6">
      <w:pPr>
        <w:pStyle w:val="BodyText"/>
        <w:spacing w:before="2"/>
        <w:rPr>
          <w:sz w:val="17"/>
        </w:rPr>
      </w:pPr>
    </w:p>
    <w:tbl>
      <w:tblPr>
        <w:tblW w:w="15242" w:type="dxa"/>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604"/>
        <w:gridCol w:w="2828"/>
        <w:gridCol w:w="2790"/>
        <w:gridCol w:w="2430"/>
        <w:gridCol w:w="1800"/>
        <w:gridCol w:w="2790"/>
      </w:tblGrid>
      <w:tr w:rsidR="00750436" w:rsidTr="00D50FCD">
        <w:trPr>
          <w:trHeight w:val="3863"/>
        </w:trPr>
        <w:tc>
          <w:tcPr>
            <w:tcW w:w="2604" w:type="dxa"/>
            <w:tcBorders>
              <w:left w:val="single" w:sz="8" w:space="0" w:color="000000"/>
              <w:bottom w:val="single" w:sz="8" w:space="0" w:color="000000"/>
            </w:tcBorders>
          </w:tcPr>
          <w:p w:rsidR="00750436" w:rsidRDefault="00750436" w:rsidP="00582DF6">
            <w:pPr>
              <w:pStyle w:val="TableParagraph"/>
              <w:ind w:left="131" w:right="116" w:hanging="3"/>
              <w:jc w:val="center"/>
              <w:rPr>
                <w:sz w:val="24"/>
              </w:rPr>
            </w:pPr>
            <w:r>
              <w:rPr>
                <w:sz w:val="24"/>
              </w:rPr>
              <w:t>Определити буџетска средства на нивоу ЈЛС за израду или прилагођавање</w:t>
            </w:r>
          </w:p>
          <w:p w:rsidR="00750436" w:rsidRDefault="00750436" w:rsidP="00582DF6">
            <w:pPr>
              <w:pStyle w:val="TableParagraph"/>
              <w:ind w:left="54" w:right="38"/>
              <w:jc w:val="center"/>
              <w:rPr>
                <w:sz w:val="24"/>
              </w:rPr>
            </w:pPr>
            <w:r>
              <w:rPr>
                <w:sz w:val="24"/>
              </w:rPr>
              <w:t>урбанистичких планова за подручја на којима се налазе ромска насеља која ће бити саставни</w:t>
            </w:r>
          </w:p>
          <w:p w:rsidR="00750436" w:rsidRDefault="00750436" w:rsidP="00582DF6">
            <w:pPr>
              <w:pStyle w:val="TableParagraph"/>
              <w:ind w:left="54" w:right="38"/>
              <w:jc w:val="center"/>
              <w:rPr>
                <w:sz w:val="24"/>
              </w:rPr>
            </w:pPr>
            <w:r>
              <w:rPr>
                <w:sz w:val="24"/>
              </w:rPr>
              <w:t>део унапређења услова становања</w:t>
            </w:r>
          </w:p>
        </w:tc>
        <w:tc>
          <w:tcPr>
            <w:tcW w:w="2828" w:type="dxa"/>
            <w:tcBorders>
              <w:bottom w:val="single" w:sz="8" w:space="0" w:color="000000"/>
            </w:tcBorders>
          </w:tcPr>
          <w:p w:rsidR="00750436" w:rsidRDefault="00750436" w:rsidP="00582DF6">
            <w:pPr>
              <w:pStyle w:val="TableParagraph"/>
              <w:ind w:left="9" w:right="42"/>
              <w:jc w:val="center"/>
              <w:rPr>
                <w:sz w:val="24"/>
              </w:rPr>
            </w:pPr>
            <w:r>
              <w:rPr>
                <w:sz w:val="24"/>
              </w:rPr>
              <w:t>Износ опредељених буџетских средстава на нивоу ЈЛС</w:t>
            </w:r>
          </w:p>
          <w:p w:rsidR="00750436" w:rsidRDefault="00750436" w:rsidP="00582DF6">
            <w:pPr>
              <w:pStyle w:val="TableParagraph"/>
              <w:rPr>
                <w:sz w:val="23"/>
              </w:rPr>
            </w:pPr>
          </w:p>
          <w:p w:rsidR="00750436" w:rsidRDefault="00750436" w:rsidP="00582DF6">
            <w:pPr>
              <w:pStyle w:val="TableParagraph"/>
              <w:ind w:left="11" w:right="-15" w:firstLine="2"/>
              <w:jc w:val="center"/>
              <w:rPr>
                <w:sz w:val="24"/>
              </w:rPr>
            </w:pPr>
            <w:r>
              <w:rPr>
                <w:sz w:val="24"/>
              </w:rPr>
              <w:t>ЈЛС доставља ресорном министарству податке о израђеним и измењеними</w:t>
            </w:r>
          </w:p>
          <w:p w:rsidR="00750436" w:rsidRDefault="00750436" w:rsidP="00582DF6">
            <w:pPr>
              <w:pStyle w:val="TableParagraph"/>
              <w:spacing w:before="1"/>
              <w:ind w:left="453" w:right="434" w:hanging="2"/>
              <w:jc w:val="center"/>
              <w:rPr>
                <w:sz w:val="24"/>
              </w:rPr>
            </w:pPr>
            <w:r>
              <w:rPr>
                <w:sz w:val="24"/>
              </w:rPr>
              <w:t>допуњеним урбанистичким</w:t>
            </w:r>
          </w:p>
          <w:p w:rsidR="00750436" w:rsidRDefault="00750436" w:rsidP="00582DF6">
            <w:pPr>
              <w:pStyle w:val="TableParagraph"/>
              <w:spacing w:line="270" w:lineRule="atLeast"/>
              <w:ind w:left="19" w:right="1" w:hanging="2"/>
              <w:jc w:val="center"/>
              <w:rPr>
                <w:sz w:val="24"/>
              </w:rPr>
            </w:pPr>
            <w:r>
              <w:rPr>
                <w:sz w:val="24"/>
              </w:rPr>
              <w:t>плановима у чијем обухвату се налазе подстандардних насеља у базиГИС-а</w:t>
            </w:r>
          </w:p>
        </w:tc>
        <w:tc>
          <w:tcPr>
            <w:tcW w:w="2790" w:type="dxa"/>
            <w:tcBorders>
              <w:bottom w:val="single" w:sz="8" w:space="0" w:color="000000"/>
            </w:tcBorders>
          </w:tcPr>
          <w:p w:rsidR="00750436" w:rsidRDefault="00750436" w:rsidP="00582DF6">
            <w:pPr>
              <w:pStyle w:val="TableParagraph"/>
              <w:spacing w:line="265" w:lineRule="exact"/>
              <w:ind w:left="77"/>
              <w:jc w:val="center"/>
              <w:rPr>
                <w:sz w:val="24"/>
              </w:rPr>
            </w:pPr>
            <w:r>
              <w:rPr>
                <w:sz w:val="24"/>
              </w:rPr>
              <w:t>Локална самоуправа</w:t>
            </w:r>
          </w:p>
        </w:tc>
        <w:tc>
          <w:tcPr>
            <w:tcW w:w="2430" w:type="dxa"/>
            <w:tcBorders>
              <w:bottom w:val="single" w:sz="8" w:space="0" w:color="000000"/>
            </w:tcBorders>
          </w:tcPr>
          <w:p w:rsidR="00750436" w:rsidRDefault="00750436" w:rsidP="00582DF6">
            <w:pPr>
              <w:pStyle w:val="TableParagraph"/>
              <w:ind w:left="255" w:right="216" w:firstLine="158"/>
              <w:jc w:val="center"/>
              <w:rPr>
                <w:sz w:val="24"/>
              </w:rPr>
            </w:pPr>
            <w:r>
              <w:rPr>
                <w:sz w:val="24"/>
              </w:rPr>
              <w:t>Локална самоуправа</w:t>
            </w:r>
          </w:p>
        </w:tc>
        <w:tc>
          <w:tcPr>
            <w:tcW w:w="1800" w:type="dxa"/>
            <w:tcBorders>
              <w:bottom w:val="single" w:sz="8" w:space="0" w:color="000000"/>
            </w:tcBorders>
          </w:tcPr>
          <w:p w:rsidR="00750436" w:rsidRDefault="00750436" w:rsidP="00582DF6">
            <w:pPr>
              <w:pStyle w:val="TableParagraph"/>
              <w:spacing w:line="265" w:lineRule="exact"/>
              <w:rPr>
                <w:sz w:val="24"/>
              </w:rPr>
            </w:pPr>
            <w:r>
              <w:rPr>
                <w:sz w:val="24"/>
              </w:rPr>
              <w:t>2018-2021</w:t>
            </w:r>
          </w:p>
        </w:tc>
        <w:tc>
          <w:tcPr>
            <w:tcW w:w="2790" w:type="dxa"/>
            <w:tcBorders>
              <w:bottom w:val="single" w:sz="8" w:space="0" w:color="000000"/>
              <w:right w:val="single" w:sz="8" w:space="0" w:color="000000"/>
            </w:tcBorders>
          </w:tcPr>
          <w:p w:rsidR="00750436" w:rsidRPr="00D50FCD" w:rsidRDefault="00750436" w:rsidP="00582DF6">
            <w:pPr>
              <w:pStyle w:val="TableParagraph"/>
              <w:ind w:left="158" w:right="128"/>
              <w:jc w:val="center"/>
              <w:rPr>
                <w:sz w:val="24"/>
              </w:rPr>
            </w:pPr>
            <w:r>
              <w:rPr>
                <w:sz w:val="24"/>
              </w:rPr>
              <w:t>Локални, национални и међународни донатори</w:t>
            </w:r>
          </w:p>
          <w:p w:rsidR="00750436" w:rsidRDefault="00750436" w:rsidP="00582DF6">
            <w:pPr>
              <w:pStyle w:val="TableParagraph"/>
              <w:ind w:left="152" w:right="128"/>
              <w:jc w:val="center"/>
              <w:rPr>
                <w:sz w:val="24"/>
              </w:rPr>
            </w:pPr>
            <w:r>
              <w:rPr>
                <w:sz w:val="24"/>
              </w:rPr>
              <w:t>Локална самоуправа</w:t>
            </w:r>
          </w:p>
        </w:tc>
      </w:tr>
    </w:tbl>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pStyle w:val="BodyText"/>
        <w:rPr>
          <w:sz w:val="16"/>
        </w:rPr>
      </w:pPr>
    </w:p>
    <w:tbl>
      <w:tblPr>
        <w:tblW w:w="1524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604"/>
        <w:gridCol w:w="2918"/>
        <w:gridCol w:w="2700"/>
        <w:gridCol w:w="2250"/>
        <w:gridCol w:w="1890"/>
        <w:gridCol w:w="2880"/>
      </w:tblGrid>
      <w:tr w:rsidR="00750436" w:rsidTr="007343F7">
        <w:trPr>
          <w:trHeight w:val="404"/>
        </w:trPr>
        <w:tc>
          <w:tcPr>
            <w:tcW w:w="15242"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 Санирање ургентних ситуација</w:t>
            </w:r>
          </w:p>
        </w:tc>
      </w:tr>
      <w:tr w:rsidR="00750436" w:rsidTr="007343F7">
        <w:trPr>
          <w:trHeight w:val="1170"/>
        </w:trPr>
        <w:tc>
          <w:tcPr>
            <w:tcW w:w="2604" w:type="dxa"/>
            <w:tcBorders>
              <w:top w:val="single" w:sz="12" w:space="0" w:color="000000"/>
              <w:bottom w:val="single" w:sz="12" w:space="0" w:color="000000"/>
              <w:right w:val="single" w:sz="12" w:space="0" w:color="000000"/>
            </w:tcBorders>
          </w:tcPr>
          <w:p w:rsidR="00750436" w:rsidRDefault="00750436" w:rsidP="00582DF6">
            <w:pPr>
              <w:pStyle w:val="TableParagraph"/>
              <w:spacing w:line="272" w:lineRule="exact"/>
              <w:ind w:left="421"/>
              <w:rPr>
                <w:b/>
                <w:sz w:val="24"/>
              </w:rPr>
            </w:pPr>
            <w:r>
              <w:rPr>
                <w:b/>
                <w:color w:val="6F2F9F"/>
                <w:sz w:val="24"/>
              </w:rPr>
              <w:t>АКТИВНОСТИ</w:t>
            </w:r>
          </w:p>
        </w:tc>
        <w:tc>
          <w:tcPr>
            <w:tcW w:w="29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369"/>
              <w:rPr>
                <w:b/>
                <w:sz w:val="24"/>
              </w:rPr>
            </w:pPr>
            <w:r>
              <w:rPr>
                <w:b/>
                <w:color w:val="6F2F9F"/>
                <w:sz w:val="24"/>
              </w:rPr>
              <w:t>ИНДИКАТОРИ</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5" w:right="215" w:firstLine="235"/>
              <w:rPr>
                <w:b/>
                <w:sz w:val="24"/>
              </w:rPr>
            </w:pPr>
            <w:r>
              <w:rPr>
                <w:b/>
                <w:color w:val="6F2F9F"/>
                <w:sz w:val="24"/>
              </w:rPr>
              <w:t>НОСИЛАЦ АКТИВНОСТИ</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71"/>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08" w:right="88"/>
              <w:jc w:val="center"/>
              <w:rPr>
                <w:b/>
                <w:sz w:val="24"/>
              </w:rPr>
            </w:pPr>
            <w:r>
              <w:rPr>
                <w:b/>
                <w:color w:val="6F2F9F"/>
                <w:sz w:val="24"/>
              </w:rPr>
              <w:t>ВРЕМЕНСКИ РОК</w:t>
            </w:r>
          </w:p>
        </w:tc>
        <w:tc>
          <w:tcPr>
            <w:tcW w:w="2880"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ind w:left="913"/>
              <w:rPr>
                <w:b/>
                <w:sz w:val="24"/>
              </w:rPr>
            </w:pPr>
            <w:r>
              <w:rPr>
                <w:b/>
                <w:color w:val="6F2F9F"/>
                <w:sz w:val="24"/>
              </w:rPr>
              <w:t>ИЗВОРИ</w:t>
            </w:r>
          </w:p>
          <w:p w:rsidR="00750436" w:rsidRDefault="00750436" w:rsidP="00582DF6">
            <w:pPr>
              <w:pStyle w:val="TableParagraph"/>
              <w:ind w:left="395" w:right="370"/>
              <w:jc w:val="center"/>
              <w:rPr>
                <w:b/>
                <w:sz w:val="24"/>
              </w:rPr>
            </w:pPr>
            <w:r>
              <w:rPr>
                <w:b/>
                <w:color w:val="6F2F9F"/>
                <w:spacing w:val="-1"/>
                <w:sz w:val="24"/>
              </w:rPr>
              <w:t xml:space="preserve">ФИНАНСИРАЊА </w:t>
            </w:r>
            <w:r>
              <w:rPr>
                <w:b/>
                <w:color w:val="6F2F9F"/>
                <w:sz w:val="24"/>
              </w:rPr>
              <w:t>2018-2021</w:t>
            </w:r>
          </w:p>
        </w:tc>
      </w:tr>
      <w:tr w:rsidR="00750436" w:rsidTr="007343F7">
        <w:trPr>
          <w:trHeight w:val="2480"/>
        </w:trPr>
        <w:tc>
          <w:tcPr>
            <w:tcW w:w="2604" w:type="dxa"/>
            <w:tcBorders>
              <w:top w:val="single" w:sz="12" w:space="0" w:color="000000"/>
              <w:bottom w:val="single" w:sz="12" w:space="0" w:color="000000"/>
              <w:right w:val="single" w:sz="12" w:space="0" w:color="000000"/>
            </w:tcBorders>
          </w:tcPr>
          <w:p w:rsidR="00750436" w:rsidRDefault="00750436" w:rsidP="00582DF6">
            <w:pPr>
              <w:pStyle w:val="BodyText"/>
              <w:jc w:val="center"/>
            </w:pPr>
            <w:r>
              <w:t>Расељавање насеља/ објеката у којима су услови изузетно лоши, и који не могу бити обухваћени процесом унапређења и обнове.</w:t>
            </w:r>
          </w:p>
          <w:p w:rsidR="00750436" w:rsidRDefault="00750436" w:rsidP="00582DF6">
            <w:pPr>
              <w:pStyle w:val="BodyText"/>
              <w:jc w:val="center"/>
            </w:pPr>
            <w:r>
              <w:t>Изградња нових станована одговарајућим локацијама.</w:t>
            </w:r>
          </w:p>
        </w:tc>
        <w:tc>
          <w:tcPr>
            <w:tcW w:w="2918"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Бројрасељених објеката</w:t>
            </w:r>
          </w:p>
          <w:p w:rsidR="00750436" w:rsidRDefault="00750436" w:rsidP="00582DF6">
            <w:pPr>
              <w:pStyle w:val="BodyText"/>
              <w:jc w:val="center"/>
            </w:pPr>
            <w:r>
              <w:t>Број новоизграђених објеката</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Посебна група формирана при граду/општини</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Међународне организације</w:t>
            </w:r>
          </w:p>
          <w:p w:rsidR="00750436" w:rsidRDefault="00750436" w:rsidP="00582DF6">
            <w:pPr>
              <w:pStyle w:val="BodyText"/>
              <w:jc w:val="center"/>
            </w:pPr>
            <w:r>
              <w:t>ЈЛС</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rPr>
                <w:sz w:val="23"/>
              </w:rPr>
            </w:pPr>
          </w:p>
          <w:p w:rsidR="00750436" w:rsidRDefault="00750436" w:rsidP="00582DF6">
            <w:pPr>
              <w:pStyle w:val="BodyText"/>
              <w:jc w:val="center"/>
            </w:pPr>
            <w:r>
              <w:t>2018-2021</w:t>
            </w:r>
          </w:p>
        </w:tc>
        <w:tc>
          <w:tcPr>
            <w:tcW w:w="2880" w:type="dxa"/>
            <w:tcBorders>
              <w:top w:val="single" w:sz="12" w:space="0" w:color="000000"/>
              <w:left w:val="single" w:sz="12" w:space="0" w:color="000000"/>
              <w:bottom w:val="single" w:sz="12" w:space="0" w:color="000000"/>
            </w:tcBorders>
          </w:tcPr>
          <w:p w:rsidR="00750436" w:rsidRPr="00C31E89"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bl>
    <w:p w:rsidR="00750436" w:rsidRDefault="00750436" w:rsidP="00582DF6">
      <w:pPr>
        <w:jc w:val="center"/>
        <w:rPr>
          <w:sz w:val="24"/>
        </w:rPr>
        <w:sectPr w:rsidR="00750436">
          <w:pgSz w:w="16840" w:h="11910" w:orient="landscape"/>
          <w:pgMar w:top="1100" w:right="1020" w:bottom="880" w:left="580" w:header="0" w:footer="700" w:gutter="0"/>
          <w:cols w:space="720"/>
        </w:sectPr>
      </w:pPr>
    </w:p>
    <w:p w:rsidR="00750436" w:rsidRDefault="00750436" w:rsidP="00582DF6">
      <w:pPr>
        <w:pStyle w:val="BodyText"/>
        <w:rPr>
          <w:sz w:val="20"/>
        </w:rPr>
      </w:pPr>
      <w:r>
        <w:rPr>
          <w:noProof/>
        </w:rPr>
        <w:pict>
          <v:group id="Group 57" o:spid="_x0000_s1244" style="position:absolute;margin-left:24pt;margin-top:24pt;width:793.8pt;height:547.55pt;z-index:-251657216;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">
            <v:rect id="Rectangle 67" o:spid="_x0000_s1245"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EMMA&#10;AADbAAAADwAAAGRycy9kb3ducmV2LnhtbESPwWrDMBBE74X8g9hCb43ckobgRgmJwZBcCrVjcl2s&#10;rW0irYyl2u7fR4VCj8PMvGG2+9kaMdLgO8cKXpYJCOLa6Y4bBZcyf96A8AFZo3FMCn7Iw363eNhi&#10;qt3EnzQWoRERwj5FBW0IfSqlr1uy6JeuJ47elxsshiiHRuoBpwi3Rr4myVpa7DgutNhT1lJ9K76t&#10;go+6esttMh4rUzh3xiwrzbVT6ulxPryDCDSH//Bf+6QVrFfw+yX+A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kEMMAAADbAAAADwAAAAAAAAAAAAAAAACYAgAAZHJzL2Rv&#10;d25yZXYueG1sUEsFBgAAAAAEAAQA9QAAAIgDAAAAAA==&#10;" fillcolor="#999" stroked="f"/>
            <v:line id="Line 66" o:spid="_x0000_s1246"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1lUMIAAADbAAAADwAAAGRycy9kb3ducmV2LnhtbESPQWvCQBSE7wX/w/IKXkrdNNBYoqtY&#10;oeBVK+LxkX1mQ7NvQ/ZVk3/vCoUeh5n5hlmuB9+qK/WxCWzgbZaBIq6Cbbg2cPz+ev0AFQXZYhuY&#10;DIwUYb2aPC2xtOHGe7oepFYJwrFEA06kK7WOlSOPcRY64uRdQu9RkuxrbXu8JbhvdZ5lhfbYcFpw&#10;2NHWUfVz+PUGTnkX9vJy3soYxrn7PBcxj2jM9HnYLEAJDfIf/mvvrIHiHR5f0g/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H1lUMIAAADbAAAADwAAAAAAAAAAAAAA&#10;AAChAgAAZHJzL2Rvd25yZXYueG1sUEsFBgAAAAAEAAQA+QAAAJADAAAAAA==&#10;" strokecolor="#999" strokeweight=".48pt"/>
            <v:line id="Line 65" o:spid="_x0000_s1247"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7J8EAAADbAAAADwAAAGRycy9kb3ducmV2LnhtbESPQWvCQBSE7wX/w/KEXkQ35hBLdBUV&#10;BK/aUjw+sq/Z0OzbkH1q8u+7hUKPw8x8w2x2g2/Vg/rYBDawXGSgiKtgG64NfLyf5m+goiBbbAOT&#10;gZEi7LaTlw2WNjz5Qo+r1CpBOJZowIl0pdaxcuQxLkJHnLyv0HuUJPta2x6fCe5bnWdZoT02nBYc&#10;dnR0VH1f797AZ96Fi8xuRxnDuHKHWxHziMa8Tof9GpTQIP/hv/bZGigK+P2SfoDe/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r/snwQAAANsAAAAPAAAAAAAAAAAAAAAA&#10;AKECAABkcnMvZG93bnJldi54bWxQSwUGAAAAAAQABAD5AAAAjwMAAAAA&#10;" strokecolor="#999" strokeweight=".48pt"/>
            <v:line id="Line 64" o:spid="_x0000_s1248"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evMEAAADbAAAADwAAAGRycy9kb3ducmV2LnhtbESPQWvCQBSE74L/YXmCF6mb5hBL6ipW&#10;KHjVFvH4yL5mg9m3Ifuqyb/vFgSPw8x8w6y3g2/VjfrYBDbwusxAEVfBNlwb+P76fHkDFQXZYhuY&#10;DIwUYbuZTtZY2nDnI91OUqsE4ViiASfSlVrHypHHuAwdcfJ+Qu9RkuxrbXu8J7hvdZ5lhfbYcFpw&#10;2NHeUXU9/XoD57wLR1lc9jKGceU+LkXMIxoznw27d1BCgzzDj/bBGihW8P8l/QC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4168wQAAANsAAAAPAAAAAAAAAAAAAAAA&#10;AKECAABkcnMvZG93bnJldi54bWxQSwUGAAAAAAQABAD5AAAAjwMAAAAA&#10;" strokecolor="#999" strokeweight=".48pt"/>
            <v:line id="Line 63" o:spid="_x0000_s1249"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fdQr8AAADbAAAADwAAAGRycy9kb3ducmV2LnhtbERPu2rDMBTdA/kHcQNdQi23hFCcyKYJ&#10;lHrJ0KR0vlg3lql0ZSzVj7+vhkLHw3kfq9lZMdIQOs8KnrIcBHHjdcetgs/b2+MLiBCRNVrPpGCh&#10;AFW5Xh2x0H7iDxqvsRUphEOBCkyMfSFlaAw5DJnviRN394PDmODQSj3glMKdlc95vpcOO04NBns6&#10;G2q+rz9OwSmXkuvR3shelt07t9Z8ba1SD5v59QAi0hz/xX/uWivYp7HpS/oBsvw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OfdQr8AAADbAAAADwAAAAAAAAAAAAAAAACh&#10;AgAAZHJzL2Rvd25yZXYueG1sUEsFBgAAAAAEAAQA+QAAAI0DAAAAAA==&#10;" strokecolor="#999" strokeweight="1.44pt"/>
            <v:line id="Line 62" o:spid="_x0000_s1250"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BvVcIAAADbAAAADwAAAGRycy9kb3ducmV2LnhtbESPQWvCQBSE74X+h+UJvRTdmENao6tU&#10;odCrVorHR/aZDWbfhuyrJv++WxA8DjPzDbPaDL5VV+pjE9jAfJaBIq6Cbbg2cPz+nL6DioJssQ1M&#10;BkaKsFk/P62wtOHGe7oepFYJwrFEA06kK7WOlSOPcRY64uSdQ+9RkuxrbXu8JbhvdZ5lhfbYcFpw&#10;2NHOUXU5/HoDP3kX9vJ62skYxje3PRUxj2jMy2T4WIISGuQRvre/rIFiAf9f0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BvVcIAAADbAAAADwAAAAAAAAAAAAAA&#10;AAChAgAAZHJzL2Rvd25yZXYueG1sUEsFBgAAAAAEAAQA+QAAAJADAAAAAA==&#10;" strokecolor="#999" strokeweight=".48pt"/>
            <v:line id="Line 61" o:spid="_x0000_s1251"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hHmb0AAADbAAAADwAAAGRycy9kb3ducmV2LnhtbERPTYvCMBC9L/gfwgheFk0V2ZVqFBVE&#10;Lx7UxfPQjE0xmZQm1vrvzUHY4+N9L1ads6KlJlSeFYxHGQjiwuuKSwV/l91wBiJEZI3WMyl4UYDV&#10;sve1wFz7J5+oPcdSpBAOOSowMda5lKEw5DCMfE2cuJtvHMYEm1LqBp8p3Fk5ybIf6bDi1GCwpq2h&#10;4n5+OAWbTEo+tPZC9via7rm05vptlRr0u/UcRKQu/os/7oNW8JvWpy/pB8jlG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tIR5m9AAAA2wAAAA8AAAAAAAAAAAAAAAAAoQIA&#10;AGRycy9kb3ducmV2LnhtbFBLBQYAAAAABAAEAPkAAACLAwAAAAA=&#10;" strokecolor="#999" strokeweight="1.44pt"/>
            <v:line id="Line 60" o:spid="_x0000_s1252"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1jsEAAADbAAAADwAAAGRycy9kb3ducmV2LnhtbESPT2vCQBTE74LfYXlCL6Ibc9ASXUUF&#10;oVf/UDw+sq/Z0OzbkH1q8u27hUKPw8z8htnset+oJ3WxDmxgMc9AEZfB1lwZuF1Ps3dQUZAtNoHJ&#10;wEARdtvxaIOFDS8+0/MilUoQjgUacCJtoXUsHXmM89ASJ+8rdB4lya7StsNXgvtG51m21B5rTgsO&#10;Wzo6Kr8vD2/gM2/DWab3owxhWLnDfRnziMa8Tfr9GpRQL//hv/aHNbBawO+X9AP0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n/WOwQAAANsAAAAPAAAAAAAAAAAAAAAA&#10;AKECAABkcnMvZG93bnJldi54bWxQSwUGAAAAAAQABAD5AAAAjwMAAAAA&#10;" strokecolor="#999" strokeweight=".48pt"/>
            <v:line id="Line 59" o:spid="_x0000_s1253"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1r+cIAAADbAAAADwAAAGRycy9kb3ducmV2LnhtbESPQWvCQBSE74L/YXlCL1I35qAldROq&#10;IPSqLeLxkX3NhmbfhuxTk3/fLRR6HGbmG2ZXjb5TdxpiG9jAepWBIq6Dbbkx8PlxfH4BFQXZYheY&#10;DEwUoSrnsx0WNjz4RPezNCpBOBZowIn0hdaxduQxrkJPnLyvMHiUJIdG2wEfCe47nWfZRntsOS04&#10;7OngqP4+37yBS96HkyyvB5nCtHX76ybmEY15Woxvr6CERvkP/7XfrYFtDr9f0g/Q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k1r+cIAAADbAAAADwAAAAAAAAAAAAAA&#10;AAChAgAAZHJzL2Rvd25yZXYueG1sUEsFBgAAAAAEAAQA+QAAAJADAAAAAA==&#10;" strokecolor="#999" strokeweight=".48pt"/>
            <v:rect id="Rectangle 58" o:spid="_x0000_s1254"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qucMA&#10;AADbAAAADwAAAGRycy9kb3ducmV2LnhtbESPQWvCQBSE7wX/w/IEb3VjS6vEbMQGBHspNCpeH9ln&#10;Etx9G7LbmP77bkHwOMzMN0y2Ga0RA/W+daxgMU9AEFdOt1wrOB52zysQPiBrNI5JwS952OSTpwxT&#10;7W78TUMZahEh7FNU0ITQpVL6qiGLfu464uhdXG8xRNnXUvd4i3Br5EuSvEuLLceFBjsqGqqu5Y9V&#10;8FWd3nY2GT5OpnTuE4viYM6tUrPpuF2DCDSGR/je3msFy1f4/x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FqucMAAADbAAAADwAAAAAAAAAAAAAAAACYAgAAZHJzL2Rv&#10;d25yZXYueG1sUEsFBgAAAAAEAAQA9QAAAIgDAAAAAA==&#10;" fillcolor="#999" stroked="f"/>
            <w10:wrap anchorx="page" anchory="page"/>
          </v:group>
        </w:pict>
      </w:r>
    </w:p>
    <w:p w:rsidR="00750436" w:rsidRDefault="00750436" w:rsidP="00582DF6">
      <w:pPr>
        <w:pStyle w:val="BodyText"/>
        <w:spacing w:before="2"/>
        <w:rPr>
          <w:sz w:val="17"/>
        </w:rPr>
      </w:pPr>
    </w:p>
    <w:tbl>
      <w:tblPr>
        <w:tblW w:w="15242" w:type="dxa"/>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604"/>
        <w:gridCol w:w="2918"/>
        <w:gridCol w:w="2700"/>
        <w:gridCol w:w="2340"/>
        <w:gridCol w:w="1800"/>
        <w:gridCol w:w="2880"/>
      </w:tblGrid>
      <w:tr w:rsidR="00750436" w:rsidTr="00D14AD1">
        <w:trPr>
          <w:trHeight w:val="3720"/>
        </w:trPr>
        <w:tc>
          <w:tcPr>
            <w:tcW w:w="2604" w:type="dxa"/>
            <w:tcBorders>
              <w:left w:val="single" w:sz="8" w:space="0" w:color="000000"/>
              <w:bottom w:val="nil"/>
            </w:tcBorders>
          </w:tcPr>
          <w:p w:rsidR="00750436" w:rsidRDefault="00750436" w:rsidP="00582DF6">
            <w:pPr>
              <w:pStyle w:val="BodyText"/>
              <w:jc w:val="center"/>
            </w:pPr>
            <w:r>
              <w:t>Стварати нормативне предуслове за решавање имовинско-правног односа статуса парцела и објеката са коначним циљем легализације и унапређења становања</w:t>
            </w:r>
          </w:p>
          <w:p w:rsidR="00750436" w:rsidRDefault="00750436" w:rsidP="00582DF6">
            <w:pPr>
              <w:pStyle w:val="BodyText"/>
              <w:jc w:val="center"/>
              <w:rPr>
                <w:sz w:val="23"/>
              </w:rPr>
            </w:pPr>
          </w:p>
          <w:p w:rsidR="00750436" w:rsidRDefault="00750436" w:rsidP="00582DF6">
            <w:pPr>
              <w:pStyle w:val="BodyText"/>
              <w:jc w:val="center"/>
            </w:pPr>
            <w:r>
              <w:t>На нивоу ЈЛС уврстити у одељењу имовинско правне односе, регулисање статуса објеката и парцела.</w:t>
            </w:r>
          </w:p>
        </w:tc>
        <w:tc>
          <w:tcPr>
            <w:tcW w:w="2918" w:type="dxa"/>
            <w:tcBorders>
              <w:bottom w:val="nil"/>
            </w:tcBorders>
          </w:tcPr>
          <w:p w:rsidR="00750436" w:rsidRDefault="00750436" w:rsidP="00582DF6">
            <w:pPr>
              <w:pStyle w:val="BodyText"/>
              <w:jc w:val="center"/>
            </w:pPr>
            <w:r>
              <w:t>Бројрасељених објеката</w:t>
            </w:r>
          </w:p>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pPr>
          </w:p>
          <w:p w:rsidR="00750436" w:rsidRDefault="00750436" w:rsidP="00582DF6">
            <w:pPr>
              <w:pStyle w:val="BodyText"/>
              <w:jc w:val="center"/>
            </w:pPr>
          </w:p>
          <w:p w:rsidR="00750436" w:rsidRDefault="00750436" w:rsidP="00582DF6">
            <w:pPr>
              <w:pStyle w:val="BodyText"/>
              <w:jc w:val="center"/>
            </w:pPr>
          </w:p>
          <w:p w:rsidR="00750436" w:rsidRDefault="00750436" w:rsidP="00582DF6">
            <w:pPr>
              <w:pStyle w:val="BodyText"/>
              <w:jc w:val="center"/>
            </w:pPr>
          </w:p>
          <w:p w:rsidR="00750436" w:rsidRDefault="00750436" w:rsidP="00582DF6">
            <w:pPr>
              <w:pStyle w:val="BodyText"/>
              <w:jc w:val="center"/>
            </w:pPr>
          </w:p>
          <w:p w:rsidR="00750436" w:rsidRDefault="00750436" w:rsidP="00582DF6">
            <w:pPr>
              <w:pStyle w:val="BodyText"/>
              <w:jc w:val="center"/>
            </w:pPr>
            <w:r>
              <w:t>Број новоизграђених објеката</w:t>
            </w:r>
          </w:p>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pPr>
          </w:p>
          <w:p w:rsidR="00750436" w:rsidRDefault="00750436" w:rsidP="00582DF6">
            <w:pPr>
              <w:pStyle w:val="BodyText"/>
              <w:jc w:val="center"/>
            </w:pPr>
            <w:r>
              <w:t>База података</w:t>
            </w:r>
          </w:p>
        </w:tc>
        <w:tc>
          <w:tcPr>
            <w:tcW w:w="2700" w:type="dxa"/>
            <w:tcBorders>
              <w:bottom w:val="nil"/>
            </w:tcBorders>
          </w:tcPr>
          <w:p w:rsidR="00750436" w:rsidRDefault="00750436" w:rsidP="00582DF6">
            <w:pPr>
              <w:pStyle w:val="BodyText"/>
              <w:jc w:val="center"/>
            </w:pPr>
            <w:r>
              <w:t>Посебна група формирана при граду/општини</w:t>
            </w:r>
          </w:p>
        </w:tc>
        <w:tc>
          <w:tcPr>
            <w:tcW w:w="2340" w:type="dxa"/>
            <w:tcBorders>
              <w:bottom w:val="nil"/>
            </w:tcBorders>
          </w:tcPr>
          <w:p w:rsidR="00750436" w:rsidRDefault="00750436" w:rsidP="00582DF6">
            <w:pPr>
              <w:pStyle w:val="BodyText"/>
              <w:jc w:val="center"/>
            </w:pPr>
            <w:r>
              <w:t>Међународне организације</w:t>
            </w:r>
          </w:p>
          <w:p w:rsidR="00750436" w:rsidRDefault="00750436" w:rsidP="00582DF6">
            <w:pPr>
              <w:pStyle w:val="BodyText"/>
              <w:jc w:val="center"/>
            </w:pPr>
            <w:r>
              <w:t>ЈЛС</w:t>
            </w:r>
          </w:p>
          <w:p w:rsidR="00750436" w:rsidRPr="00D14AD1" w:rsidRDefault="00750436" w:rsidP="00582DF6">
            <w:pPr>
              <w:pStyle w:val="BodyText"/>
              <w:jc w:val="center"/>
            </w:pPr>
            <w:r>
              <w:t>Ромска Канцеларија РомскеНВО</w:t>
            </w:r>
          </w:p>
        </w:tc>
        <w:tc>
          <w:tcPr>
            <w:tcW w:w="1800" w:type="dxa"/>
            <w:tcBorders>
              <w:bottom w:val="nil"/>
            </w:tcBorders>
          </w:tcPr>
          <w:p w:rsidR="00750436" w:rsidRDefault="00750436" w:rsidP="00582DF6">
            <w:pPr>
              <w:pStyle w:val="BodyText"/>
              <w:jc w:val="center"/>
            </w:pPr>
            <w:r>
              <w:t>2018-2021</w:t>
            </w:r>
          </w:p>
        </w:tc>
        <w:tc>
          <w:tcPr>
            <w:tcW w:w="2880" w:type="dxa"/>
            <w:tcBorders>
              <w:bottom w:val="nil"/>
              <w:right w:val="single" w:sz="8" w:space="0" w:color="000000"/>
            </w:tcBorders>
          </w:tcPr>
          <w:p w:rsidR="00750436" w:rsidRPr="00D14AD1" w:rsidRDefault="00750436" w:rsidP="00582DF6">
            <w:pPr>
              <w:pStyle w:val="BodyText"/>
              <w:jc w:val="center"/>
            </w:pPr>
            <w:r>
              <w:t>Локални, национални и међународни донатори</w:t>
            </w:r>
          </w:p>
          <w:p w:rsidR="00750436" w:rsidRDefault="00750436" w:rsidP="00582DF6">
            <w:pPr>
              <w:pStyle w:val="BodyText"/>
              <w:jc w:val="center"/>
            </w:pPr>
            <w:r>
              <w:t>Локална самоуправа</w:t>
            </w:r>
          </w:p>
        </w:tc>
      </w:tr>
      <w:tr w:rsidR="00750436" w:rsidTr="00D14AD1">
        <w:trPr>
          <w:trHeight w:val="3312"/>
        </w:trPr>
        <w:tc>
          <w:tcPr>
            <w:tcW w:w="2604" w:type="dxa"/>
            <w:tcBorders>
              <w:top w:val="nil"/>
              <w:left w:val="single" w:sz="8" w:space="0" w:color="000000"/>
              <w:bottom w:val="nil"/>
            </w:tcBorders>
          </w:tcPr>
          <w:p w:rsidR="00750436" w:rsidRDefault="00750436" w:rsidP="00582DF6">
            <w:pPr>
              <w:pStyle w:val="BodyText"/>
              <w:jc w:val="center"/>
            </w:pPr>
            <w:r>
              <w:t xml:space="preserve">Обезбедити ефикасније просторно регулисање и санација насеља </w:t>
            </w:r>
            <w:r>
              <w:rPr>
                <w:spacing w:val="-4"/>
              </w:rPr>
              <w:t xml:space="preserve">уз </w:t>
            </w:r>
            <w:r>
              <w:t>што мање рушења постојећих објеката, обезбедити сигурност правног статуса објеката и земљишта као и повећати одрживост традиционалних ромских насеља</w:t>
            </w:r>
          </w:p>
        </w:tc>
        <w:tc>
          <w:tcPr>
            <w:tcW w:w="2918" w:type="dxa"/>
            <w:tcBorders>
              <w:top w:val="nil"/>
              <w:bottom w:val="nil"/>
            </w:tcBorders>
          </w:tcPr>
          <w:p w:rsidR="00750436" w:rsidRDefault="00750436" w:rsidP="00582DF6">
            <w:pPr>
              <w:pStyle w:val="BodyText"/>
              <w:jc w:val="center"/>
            </w:pPr>
          </w:p>
        </w:tc>
        <w:tc>
          <w:tcPr>
            <w:tcW w:w="2700" w:type="dxa"/>
            <w:tcBorders>
              <w:top w:val="nil"/>
              <w:bottom w:val="nil"/>
            </w:tcBorders>
          </w:tcPr>
          <w:p w:rsidR="00750436" w:rsidRDefault="00750436" w:rsidP="00582DF6">
            <w:pPr>
              <w:pStyle w:val="BodyText"/>
              <w:jc w:val="center"/>
            </w:pPr>
          </w:p>
        </w:tc>
        <w:tc>
          <w:tcPr>
            <w:tcW w:w="2340" w:type="dxa"/>
            <w:tcBorders>
              <w:top w:val="nil"/>
              <w:bottom w:val="nil"/>
            </w:tcBorders>
          </w:tcPr>
          <w:p w:rsidR="00750436" w:rsidRDefault="00750436" w:rsidP="00582DF6">
            <w:pPr>
              <w:pStyle w:val="BodyText"/>
              <w:jc w:val="center"/>
            </w:pPr>
          </w:p>
        </w:tc>
        <w:tc>
          <w:tcPr>
            <w:tcW w:w="1800" w:type="dxa"/>
            <w:tcBorders>
              <w:top w:val="nil"/>
              <w:bottom w:val="nil"/>
            </w:tcBorders>
          </w:tcPr>
          <w:p w:rsidR="00750436" w:rsidRDefault="00750436" w:rsidP="00582DF6">
            <w:pPr>
              <w:pStyle w:val="BodyText"/>
              <w:jc w:val="center"/>
            </w:pPr>
          </w:p>
        </w:tc>
        <w:tc>
          <w:tcPr>
            <w:tcW w:w="2880" w:type="dxa"/>
            <w:tcBorders>
              <w:top w:val="nil"/>
              <w:bottom w:val="nil"/>
              <w:right w:val="single" w:sz="8" w:space="0" w:color="000000"/>
            </w:tcBorders>
          </w:tcPr>
          <w:p w:rsidR="00750436" w:rsidRDefault="00750436" w:rsidP="00582DF6">
            <w:pPr>
              <w:pStyle w:val="BodyText"/>
              <w:jc w:val="center"/>
            </w:pPr>
          </w:p>
        </w:tc>
      </w:tr>
      <w:tr w:rsidR="00750436" w:rsidTr="00D14AD1">
        <w:trPr>
          <w:trHeight w:val="2073"/>
        </w:trPr>
        <w:tc>
          <w:tcPr>
            <w:tcW w:w="2604" w:type="dxa"/>
            <w:tcBorders>
              <w:top w:val="nil"/>
              <w:left w:val="single" w:sz="8" w:space="0" w:color="000000"/>
              <w:bottom w:val="single" w:sz="8" w:space="0" w:color="000000"/>
            </w:tcBorders>
          </w:tcPr>
          <w:p w:rsidR="00750436" w:rsidRDefault="00750436" w:rsidP="00582DF6">
            <w:pPr>
              <w:pStyle w:val="BodyText"/>
              <w:jc w:val="center"/>
            </w:pPr>
            <w:r>
              <w:t>Утврдити број објеката за озакоњење у насељима који су претежно насељавају Роми и Ромкиње</w:t>
            </w:r>
          </w:p>
        </w:tc>
        <w:tc>
          <w:tcPr>
            <w:tcW w:w="2918" w:type="dxa"/>
            <w:tcBorders>
              <w:top w:val="nil"/>
              <w:bottom w:val="single" w:sz="8" w:space="0" w:color="000000"/>
            </w:tcBorders>
          </w:tcPr>
          <w:p w:rsidR="00750436" w:rsidRDefault="00750436" w:rsidP="00582DF6">
            <w:pPr>
              <w:pStyle w:val="BodyText"/>
              <w:jc w:val="center"/>
            </w:pPr>
          </w:p>
        </w:tc>
        <w:tc>
          <w:tcPr>
            <w:tcW w:w="2700" w:type="dxa"/>
            <w:tcBorders>
              <w:top w:val="nil"/>
              <w:bottom w:val="single" w:sz="8" w:space="0" w:color="000000"/>
            </w:tcBorders>
          </w:tcPr>
          <w:p w:rsidR="00750436" w:rsidRDefault="00750436" w:rsidP="00582DF6">
            <w:pPr>
              <w:pStyle w:val="BodyText"/>
              <w:jc w:val="center"/>
            </w:pPr>
          </w:p>
        </w:tc>
        <w:tc>
          <w:tcPr>
            <w:tcW w:w="2340" w:type="dxa"/>
            <w:tcBorders>
              <w:top w:val="nil"/>
              <w:bottom w:val="single" w:sz="8" w:space="0" w:color="000000"/>
            </w:tcBorders>
          </w:tcPr>
          <w:p w:rsidR="00750436" w:rsidRDefault="00750436" w:rsidP="00582DF6">
            <w:pPr>
              <w:pStyle w:val="BodyText"/>
              <w:jc w:val="center"/>
            </w:pPr>
          </w:p>
        </w:tc>
        <w:tc>
          <w:tcPr>
            <w:tcW w:w="1800" w:type="dxa"/>
            <w:tcBorders>
              <w:top w:val="nil"/>
              <w:bottom w:val="single" w:sz="8" w:space="0" w:color="000000"/>
            </w:tcBorders>
          </w:tcPr>
          <w:p w:rsidR="00750436" w:rsidRDefault="00750436" w:rsidP="00582DF6">
            <w:pPr>
              <w:pStyle w:val="BodyText"/>
              <w:jc w:val="center"/>
            </w:pPr>
          </w:p>
        </w:tc>
        <w:tc>
          <w:tcPr>
            <w:tcW w:w="2880" w:type="dxa"/>
            <w:tcBorders>
              <w:top w:val="nil"/>
              <w:bottom w:val="single" w:sz="8" w:space="0" w:color="000000"/>
              <w:right w:val="single" w:sz="8" w:space="0" w:color="000000"/>
            </w:tcBorders>
          </w:tcPr>
          <w:p w:rsidR="00750436" w:rsidRDefault="00750436" w:rsidP="00582DF6">
            <w:pPr>
              <w:pStyle w:val="BodyText"/>
              <w:jc w:val="center"/>
            </w:pPr>
          </w:p>
        </w:tc>
      </w:tr>
    </w:tbl>
    <w:p w:rsidR="00750436" w:rsidRDefault="00750436" w:rsidP="00582DF6">
      <w:pPr>
        <w:rPr>
          <w:sz w:val="24"/>
        </w:rPr>
        <w:sectPr w:rsidR="00750436">
          <w:pgSz w:w="16840" w:h="11910" w:orient="landscape"/>
          <w:pgMar w:top="1100" w:right="1020" w:bottom="880" w:left="580" w:header="0" w:footer="700" w:gutter="0"/>
          <w:cols w:space="720"/>
        </w:sectPr>
      </w:pPr>
    </w:p>
    <w:p w:rsidR="00750436" w:rsidRDefault="00750436" w:rsidP="00582DF6">
      <w:pPr>
        <w:pStyle w:val="BodyText"/>
        <w:rPr>
          <w:sz w:val="20"/>
        </w:rPr>
      </w:pPr>
      <w:r>
        <w:rPr>
          <w:noProof/>
        </w:rPr>
        <w:pict>
          <v:group id="Group 46" o:spid="_x0000_s1255" style="position:absolute;margin-left:24pt;margin-top:24pt;width:793.8pt;height:547.55pt;z-index:-251656192;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">
            <v:rect id="Rectangle 56" o:spid="_x0000_s1256"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22cMA&#10;AADbAAAADwAAAGRycy9kb3ducmV2LnhtbESPwWrDMBBE74X8g9hCb43chpTgRgmJwZBcCrVjcl2s&#10;rW0irYyl2u7fR4VCj8PMvGG2+9kaMdLgO8cKXpYJCOLa6Y4bBZcyf96A8AFZo3FMCn7Iw363eNhi&#10;qt3EnzQWoRERwj5FBW0IfSqlr1uy6JeuJ47elxsshiiHRuoBpwi3Rr4myZu02HFcaLGnrKX6Vnxb&#10;BR91tc5tMh4rUzh3xiwrzbVT6ulxPryDCDSH//Bf+6QVrFfw+yX+A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Q22cMAAADbAAAADwAAAAAAAAAAAAAAAACYAgAAZHJzL2Rv&#10;d25yZXYueG1sUEsFBgAAAAAEAAQA9QAAAIgDAAAAAA==&#10;" fillcolor="#999" stroked="f"/>
            <v:line id="Line 55" o:spid="_x0000_s1257"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0KdsIAAADbAAAADwAAAGRycy9kb3ducmV2LnhtbESPQWvCQBSE74X+h+UJvRTdNKiV6Cqt&#10;IHjVluLxkX1mg9m3Ifuqyb93CwWPw8x8w6w2vW/UlbpYBzbwNslAEZfB1lwZ+P7ajRegoiBbbAKT&#10;gYEibNbPTyssbLjxga5HqVSCcCzQgBNpC61j6chjnISWOHnn0HmUJLtK2w5vCe4bnWfZXHusOS04&#10;bGnrqLwcf72Bn7wNB3k9bWUIw7v7PM1jHtGYl1H/sQQl1Msj/N/eWwOzKfx9ST9A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0KdsIAAADbAAAADwAAAAAAAAAAAAAA&#10;AAChAgAAZHJzL2Rvd25yZXYueG1sUEsFBgAAAAAEAAQA+QAAAJADAAAAAA==&#10;" strokecolor="#999" strokeweight=".48pt"/>
            <v:line id="Line 54" o:spid="_x0000_s1258"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Gv7cIAAADbAAAADwAAAGRycy9kb3ducmV2LnhtbESPS2vDMBCE74X+B7GFXkojx5AHTpSQ&#10;BAq95kHIcbG2lom1MtYmsf99VSjkOMzMN8xy3ftG3amLdWAD41EGirgMtubKwOn49TkHFQXZYhOY&#10;DAwUYb16fVliYcOD93Q/SKUShGOBBpxIW2gdS0ce4yi0xMn7CZ1HSbKrtO3wkeC+0XmWTbXHmtOC&#10;w5Z2jsrr4eYNnPM27OXjspMhDDO3vUxjHtGY97d+swAl1Msz/N/+tgYmE/j7kn6AXv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Gv7cIAAADbAAAADwAAAAAAAAAAAAAA&#10;AAChAgAAZHJzL2Rvd25yZXYueG1sUEsFBgAAAAAEAAQA+QAAAJADAAAAAA==&#10;" strokecolor="#999" strokeweight=".48pt"/>
            <v:line id="Line 53" o:spid="_x0000_s1259"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xmsIAAADbAAAADwAAAGRycy9kb3ducmV2LnhtbESPQWvCQBSE7wX/w/IKXkrdNNBYoqtY&#10;oeBVK+LxkX1mQ7NvQ/ZVk3/vCoUeh5n5hlmuB9+qK/WxCWzgbZaBIq6Cbbg2cPz+ev0AFQXZYhuY&#10;DIwUYb2aPC2xtOHGe7oepFYJwrFEA06kK7WOlSOPcRY64uRdQu9RkuxrbXu8JbhvdZ5lhfbYcFpw&#10;2NHWUfVz+PUGTnkX9vJy3soYxrn7PBcxj2jM9HnYLEAJDfIf/mvvrIH3Ah5f0g/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xmsIAAADbAAAADwAAAAAAAAAAAAAA&#10;AAChAgAAZHJzL2Rvd25yZXYueG1sUEsFBgAAAAAEAAQA+QAAAJADAAAAAA==&#10;" strokecolor="#999" strokeweight=".48pt"/>
            <v:line id="Line 52" o:spid="_x0000_s1260"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SDjcIAAADbAAAADwAAAGRycy9kb3ducmV2LnhtbESPQWsCMRSE7wX/Q3hCL0WzFrWy3azY&#10;QqkXD2rx/Ng8N0uTl2WTruu/bwTB4zAz3zDFenBW9NSFxrOC2TQDQVx53XCt4Of4NVmBCBFZo/VM&#10;Cq4UYF2OngrMtb/wnvpDrEWCcMhRgYmxzaUMlSGHYepb4uSdfecwJtnVUnd4SXBn5WuWLaXDhtOC&#10;wZY+DVW/hz+n4COTkre9PZLdXeffXFtzerFKPY+HzTuISEN8hO/trVaweIPbl/QD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xSDjcIAAADbAAAADwAAAAAAAAAAAAAA&#10;AAChAgAAZHJzL2Rvd25yZXYueG1sUEsFBgAAAAAEAAQA+QAAAJADAAAAAA==&#10;" strokecolor="#999" strokeweight="1.44pt"/>
            <v:line id="Line 51" o:spid="_x0000_s1261"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AAc74AAADbAAAADwAAAGRycy9kb3ducmV2LnhtbERPS2vCQBC+C/0PyxR6Ed0YqC3RVVQo&#10;9OoD8Thkx2wwOxuyoyb/vnsoePz43st17xv1oC7WgQ3Mphko4jLYmisDp+PP5BtUFGSLTWAyMFCE&#10;9epttMTChifv6XGQSqUQjgUacCJtoXUsHXmM09ASJ+4aOo+SYFdp2+EzhftG51k21x5rTg0OW9o5&#10;Km+Huzdwztuwl/FlJ0MYvtz2Mo95RGM+3vvNApRQLy/xv/vXGvhMY9OX9AP06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gEABzvgAAANsAAAAPAAAAAAAAAAAAAAAAAKEC&#10;AABkcnMvZG93bnJldi54bWxQSwUGAAAAAAQABAD5AAAAjAMAAAAA&#10;" strokecolor="#999" strokeweight=".48pt"/>
            <v:line id="Line 50" o:spid="_x0000_s1262"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eyZMIAAADbAAAADwAAAGRycy9kb3ducmV2LnhtbESPQWsCMRSE7wX/Q3hCL0WzFpW63azY&#10;QqkXD2rx/Ng8N0uTl2WTruu/bwTB4zAz3zDFenBW9NSFxrOC2TQDQVx53XCt4Of4NXkDESKyRuuZ&#10;FFwpwLocPRWYa3/hPfWHWIsE4ZCjAhNjm0sZKkMOw9S3xMk7+85hTLKrpe7wkuDOytcsW0qHDacF&#10;gy19Gqp+D39OwUcmJW97eyS7u86/ubbm9GKVeh4Pm3cQkYb4CN/bW61gsYLbl/QD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eyZMIAAADbAAAADwAAAAAAAAAAAAAA&#10;AAChAgAAZHJzL2Rvd25yZXYueG1sUEsFBgAAAAAEAAQA+QAAAJADAAAAAA==&#10;" strokecolor="#999" strokeweight="1.44pt"/>
            <v:line id="Line 49" o:spid="_x0000_s1263"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rGyL4AAADbAAAADwAAAGRycy9kb3ducmV2LnhtbERPTWvCQBC9F/wPywheim7MIZXUVaog&#10;eNUW8Thkp9nQ7GzIjpr8e/cg9Ph43+vt4Ft1pz42gQ0sFxko4irYhmsDP9+H+QpUFGSLbWAyMFKE&#10;7WbytsbShgef6H6WWqUQjiUacCJdqXWsHHmMi9ARJ+439B4lwb7WtsdHCvetzrOs0B4bTg0OO9o7&#10;qv7ON2/gknfhJO/XvYxh/HC7axHziMbMpsPXJyihQf7FL/fRGijS+vQl/QC9eQ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QCsbIvgAAANsAAAAPAAAAAAAAAAAAAAAAAKEC&#10;AABkcnMvZG93bnJldi54bWxQSwUGAAAAAAQABAD5AAAAjAMAAAAA&#10;" strokecolor="#999" strokeweight=".48pt"/>
            <v:line id="Line 48" o:spid="_x0000_s1264"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ZjU8EAAADbAAAADwAAAGRycy9kb3ducmV2LnhtbESPQWvCQBSE70L/w/IKvUjdmEMs0VWs&#10;UOhVW8TjI/vMBrNvQ/ZVk3/fFQSPw8x8w6w2g2/VlfrYBDYwn2WgiKtgG64N/P58vX+AioJssQ1M&#10;BkaKsFm/TFZY2nDjPV0PUqsE4ViiASfSlVrHypHHOAsdcfLOofcoSfa1tj3eEty3Os+yQntsOC04&#10;7GjnqLoc/ryBY96FvUxPOxnDuHCfpyLmEY15ex22S1BCgzzDj/a3NVDM4f4l/QC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mNTwQAAANsAAAAPAAAAAAAAAAAAAAAA&#10;AKECAABkcnMvZG93bnJldi54bWxQSwUGAAAAAAQABAD5AAAAjwMAAAAA&#10;" strokecolor="#999" strokeweight=".48pt"/>
            <v:rect id="Rectangle 47" o:spid="_x0000_s1265"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RZ/8EA&#10;AADbAAAADwAAAGRycy9kb3ducmV2LnhtbESPQYvCMBSE7wv+h/AEb2uqoEg1ihaE3cuCVfH6aJ5t&#10;MXkpTaz135sFweMwM98wq01vjeio9bVjBZNxAoK4cLrmUsHpuP9egPABWaNxTAqe5GGzHnytMNXu&#10;wQfq8lCKCGGfooIqhCaV0hcVWfRj1xBH7+paiyHKtpS6xUeEWyOnSTKXFmuOCxU2lFVU3PK7VfBX&#10;nGd7m3S7s8md+8UsO5pLrdRo2G+XIAL14RN+t3+0gvkU/r/EH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EWf/BAAAA2wAAAA8AAAAAAAAAAAAAAAAAmAIAAGRycy9kb3du&#10;cmV2LnhtbFBLBQYAAAAABAAEAPUAAACGAwAAAAA=&#10;" fillcolor="#999" stroked="f"/>
            <w10:wrap anchorx="page" anchory="page"/>
          </v:group>
        </w:pict>
      </w:r>
    </w:p>
    <w:p w:rsidR="00750436" w:rsidRDefault="00750436" w:rsidP="00582DF6">
      <w:pPr>
        <w:pStyle w:val="BodyText"/>
        <w:spacing w:before="2"/>
        <w:rPr>
          <w:sz w:val="17"/>
        </w:rPr>
      </w:pPr>
    </w:p>
    <w:tbl>
      <w:tblPr>
        <w:tblW w:w="15242" w:type="dxa"/>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604"/>
        <w:gridCol w:w="2918"/>
        <w:gridCol w:w="2700"/>
        <w:gridCol w:w="2340"/>
        <w:gridCol w:w="1890"/>
        <w:gridCol w:w="2790"/>
      </w:tblGrid>
      <w:tr w:rsidR="00750436" w:rsidTr="00D14AD1">
        <w:trPr>
          <w:trHeight w:val="3587"/>
        </w:trPr>
        <w:tc>
          <w:tcPr>
            <w:tcW w:w="2604" w:type="dxa"/>
            <w:tcBorders>
              <w:left w:val="single" w:sz="8" w:space="0" w:color="000000"/>
              <w:bottom w:val="single" w:sz="8" w:space="0" w:color="000000"/>
            </w:tcBorders>
          </w:tcPr>
          <w:p w:rsidR="00750436" w:rsidRDefault="00750436" w:rsidP="00582DF6">
            <w:pPr>
              <w:pStyle w:val="TableParagraph"/>
              <w:ind w:left="4" w:right="28"/>
              <w:jc w:val="center"/>
              <w:rPr>
                <w:sz w:val="24"/>
              </w:rPr>
            </w:pPr>
            <w:r>
              <w:rPr>
                <w:sz w:val="24"/>
              </w:rPr>
              <w:t>Обезбедити правну и техничку помоћ Ромима и Ромкињама да регулишу имовинско – правна питања над објектима и парцелама у циљу озакоњења објеката, кроз организован и</w:t>
            </w:r>
          </w:p>
          <w:p w:rsidR="00750436" w:rsidRDefault="00750436" w:rsidP="00582DF6">
            <w:pPr>
              <w:pStyle w:val="TableParagraph"/>
              <w:ind w:left="4" w:right="303"/>
              <w:jc w:val="center"/>
              <w:rPr>
                <w:sz w:val="24"/>
              </w:rPr>
            </w:pPr>
            <w:r>
              <w:rPr>
                <w:sz w:val="24"/>
              </w:rPr>
              <w:t>финансисјки подржан рад општинских канцеларија за</w:t>
            </w:r>
          </w:p>
          <w:p w:rsidR="00750436" w:rsidRDefault="00750436" w:rsidP="00582DF6">
            <w:pPr>
              <w:pStyle w:val="TableParagraph"/>
              <w:spacing w:line="266" w:lineRule="exact"/>
              <w:ind w:left="4"/>
              <w:jc w:val="center"/>
              <w:rPr>
                <w:sz w:val="24"/>
              </w:rPr>
            </w:pPr>
            <w:r>
              <w:rPr>
                <w:sz w:val="24"/>
              </w:rPr>
              <w:t>бесплатну правну помоћ</w:t>
            </w:r>
          </w:p>
        </w:tc>
        <w:tc>
          <w:tcPr>
            <w:tcW w:w="2918" w:type="dxa"/>
            <w:tcBorders>
              <w:bottom w:val="single" w:sz="8" w:space="0" w:color="000000"/>
            </w:tcBorders>
          </w:tcPr>
          <w:p w:rsidR="00750436" w:rsidRDefault="00750436" w:rsidP="00582DF6">
            <w:pPr>
              <w:pStyle w:val="TableParagraph"/>
              <w:jc w:val="center"/>
              <w:rPr>
                <w:sz w:val="24"/>
              </w:rPr>
            </w:pPr>
          </w:p>
        </w:tc>
        <w:tc>
          <w:tcPr>
            <w:tcW w:w="2700" w:type="dxa"/>
            <w:tcBorders>
              <w:bottom w:val="single" w:sz="8" w:space="0" w:color="000000"/>
            </w:tcBorders>
          </w:tcPr>
          <w:p w:rsidR="00750436" w:rsidRDefault="00750436" w:rsidP="00582DF6">
            <w:pPr>
              <w:pStyle w:val="TableParagraph"/>
              <w:rPr>
                <w:sz w:val="24"/>
              </w:rPr>
            </w:pPr>
          </w:p>
        </w:tc>
        <w:tc>
          <w:tcPr>
            <w:tcW w:w="2340" w:type="dxa"/>
            <w:tcBorders>
              <w:bottom w:val="single" w:sz="8" w:space="0" w:color="000000"/>
            </w:tcBorders>
          </w:tcPr>
          <w:p w:rsidR="00750436" w:rsidRDefault="00750436" w:rsidP="00582DF6">
            <w:pPr>
              <w:pStyle w:val="TableParagraph"/>
              <w:rPr>
                <w:sz w:val="24"/>
              </w:rPr>
            </w:pPr>
          </w:p>
        </w:tc>
        <w:tc>
          <w:tcPr>
            <w:tcW w:w="1890" w:type="dxa"/>
            <w:tcBorders>
              <w:bottom w:val="single" w:sz="8" w:space="0" w:color="000000"/>
            </w:tcBorders>
          </w:tcPr>
          <w:p w:rsidR="00750436" w:rsidRDefault="00750436" w:rsidP="00582DF6">
            <w:pPr>
              <w:pStyle w:val="TableParagraph"/>
              <w:rPr>
                <w:sz w:val="24"/>
              </w:rPr>
            </w:pPr>
          </w:p>
        </w:tc>
        <w:tc>
          <w:tcPr>
            <w:tcW w:w="2790" w:type="dxa"/>
            <w:tcBorders>
              <w:bottom w:val="single" w:sz="8" w:space="0" w:color="000000"/>
              <w:right w:val="single" w:sz="8" w:space="0" w:color="000000"/>
            </w:tcBorders>
          </w:tcPr>
          <w:p w:rsidR="00750436" w:rsidRDefault="00750436" w:rsidP="00582DF6">
            <w:pPr>
              <w:pStyle w:val="TableParagraph"/>
              <w:rPr>
                <w:sz w:val="24"/>
              </w:rPr>
            </w:pPr>
          </w:p>
        </w:tc>
      </w:tr>
    </w:tbl>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pStyle w:val="BodyText"/>
        <w:rPr>
          <w:sz w:val="20"/>
        </w:rPr>
      </w:pPr>
    </w:p>
    <w:p w:rsidR="00750436" w:rsidRDefault="00750436" w:rsidP="00582DF6">
      <w:pPr>
        <w:pStyle w:val="BodyText"/>
        <w:rPr>
          <w:sz w:val="12"/>
        </w:rPr>
      </w:pPr>
    </w:p>
    <w:tbl>
      <w:tblPr>
        <w:tblW w:w="1524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598"/>
        <w:gridCol w:w="2924"/>
        <w:gridCol w:w="2700"/>
        <w:gridCol w:w="2250"/>
        <w:gridCol w:w="1890"/>
        <w:gridCol w:w="2880"/>
      </w:tblGrid>
      <w:tr w:rsidR="00750436" w:rsidTr="006F671D">
        <w:trPr>
          <w:trHeight w:val="404"/>
        </w:trPr>
        <w:tc>
          <w:tcPr>
            <w:tcW w:w="15242"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 Интеграција становника насеља у окружење</w:t>
            </w:r>
          </w:p>
        </w:tc>
      </w:tr>
      <w:tr w:rsidR="00750436" w:rsidTr="006F671D">
        <w:trPr>
          <w:trHeight w:val="1169"/>
        </w:trPr>
        <w:tc>
          <w:tcPr>
            <w:tcW w:w="2598" w:type="dxa"/>
            <w:tcBorders>
              <w:top w:val="single" w:sz="12" w:space="0" w:color="000000"/>
              <w:bottom w:val="single" w:sz="12" w:space="0" w:color="000000"/>
              <w:right w:val="double" w:sz="2" w:space="0" w:color="000000"/>
            </w:tcBorders>
          </w:tcPr>
          <w:p w:rsidR="00750436" w:rsidRDefault="00750436" w:rsidP="00582DF6">
            <w:pPr>
              <w:pStyle w:val="TableParagraph"/>
              <w:spacing w:line="272" w:lineRule="exact"/>
              <w:jc w:val="center"/>
              <w:rPr>
                <w:b/>
                <w:sz w:val="24"/>
              </w:rPr>
            </w:pPr>
            <w:r>
              <w:rPr>
                <w:b/>
                <w:color w:val="6F2F9F"/>
                <w:sz w:val="24"/>
              </w:rPr>
              <w:t>АКТИВНОСТИ</w:t>
            </w:r>
          </w:p>
        </w:tc>
        <w:tc>
          <w:tcPr>
            <w:tcW w:w="2924"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TableParagraph"/>
              <w:spacing w:line="272" w:lineRule="exact"/>
              <w:ind w:left="365"/>
              <w:rPr>
                <w:b/>
                <w:sz w:val="24"/>
              </w:rPr>
            </w:pPr>
            <w:r>
              <w:rPr>
                <w:b/>
                <w:color w:val="6F2F9F"/>
                <w:sz w:val="24"/>
              </w:rPr>
              <w:t>ИНДИКАТОРИ</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5" w:right="215" w:firstLine="237"/>
              <w:rPr>
                <w:b/>
                <w:sz w:val="24"/>
              </w:rPr>
            </w:pPr>
            <w:r>
              <w:rPr>
                <w:b/>
                <w:color w:val="6F2F9F"/>
                <w:sz w:val="24"/>
              </w:rPr>
              <w:t>НОСИЛАЦ АКТИВНОСТИ</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71"/>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08" w:right="88"/>
              <w:jc w:val="center"/>
              <w:rPr>
                <w:b/>
                <w:sz w:val="24"/>
              </w:rPr>
            </w:pPr>
            <w:r>
              <w:rPr>
                <w:b/>
                <w:color w:val="6F2F9F"/>
                <w:sz w:val="24"/>
              </w:rPr>
              <w:t>ВРЕМЕНСКИ РОК</w:t>
            </w:r>
          </w:p>
        </w:tc>
        <w:tc>
          <w:tcPr>
            <w:tcW w:w="2880"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ind w:left="913"/>
              <w:rPr>
                <w:b/>
                <w:sz w:val="24"/>
              </w:rPr>
            </w:pPr>
            <w:r>
              <w:rPr>
                <w:b/>
                <w:color w:val="6F2F9F"/>
                <w:sz w:val="24"/>
              </w:rPr>
              <w:t>ИЗВОРИ</w:t>
            </w:r>
          </w:p>
          <w:p w:rsidR="00750436" w:rsidRDefault="00750436" w:rsidP="00582DF6">
            <w:pPr>
              <w:pStyle w:val="TableParagraph"/>
              <w:ind w:left="395" w:right="370"/>
              <w:jc w:val="center"/>
              <w:rPr>
                <w:b/>
                <w:sz w:val="24"/>
              </w:rPr>
            </w:pPr>
            <w:r>
              <w:rPr>
                <w:b/>
                <w:color w:val="6F2F9F"/>
                <w:spacing w:val="-1"/>
                <w:sz w:val="24"/>
              </w:rPr>
              <w:t xml:space="preserve">ФИНАНСИРАЊА </w:t>
            </w:r>
            <w:r>
              <w:rPr>
                <w:b/>
                <w:color w:val="6F2F9F"/>
                <w:sz w:val="24"/>
              </w:rPr>
              <w:t>2018-2021</w:t>
            </w:r>
          </w:p>
        </w:tc>
      </w:tr>
      <w:tr w:rsidR="00750436" w:rsidTr="006F671D">
        <w:trPr>
          <w:trHeight w:val="1377"/>
        </w:trPr>
        <w:tc>
          <w:tcPr>
            <w:tcW w:w="2598" w:type="dxa"/>
            <w:tcBorders>
              <w:top w:val="single" w:sz="12" w:space="0" w:color="000000"/>
              <w:bottom w:val="nil"/>
              <w:right w:val="double" w:sz="2" w:space="0" w:color="000000"/>
            </w:tcBorders>
          </w:tcPr>
          <w:p w:rsidR="00750436" w:rsidRDefault="00750436" w:rsidP="00582DF6">
            <w:pPr>
              <w:pStyle w:val="TableParagraph"/>
              <w:ind w:left="4" w:right="94"/>
              <w:jc w:val="center"/>
              <w:rPr>
                <w:sz w:val="24"/>
              </w:rPr>
            </w:pPr>
            <w:r>
              <w:rPr>
                <w:sz w:val="24"/>
              </w:rPr>
              <w:t>Организовање спортских и културнх активности, чији је циљ укључивање младих у</w:t>
            </w:r>
          </w:p>
          <w:p w:rsidR="00750436" w:rsidRDefault="00750436" w:rsidP="00582DF6">
            <w:pPr>
              <w:pStyle w:val="TableParagraph"/>
              <w:spacing w:line="261" w:lineRule="exact"/>
              <w:ind w:left="4"/>
              <w:jc w:val="center"/>
              <w:rPr>
                <w:sz w:val="24"/>
              </w:rPr>
            </w:pPr>
            <w:r>
              <w:rPr>
                <w:sz w:val="24"/>
              </w:rPr>
              <w:t>спорстке клубове, савезе</w:t>
            </w:r>
          </w:p>
        </w:tc>
        <w:tc>
          <w:tcPr>
            <w:tcW w:w="2924" w:type="dxa"/>
            <w:tcBorders>
              <w:top w:val="single" w:sz="12" w:space="0" w:color="000000"/>
              <w:left w:val="double" w:sz="2" w:space="0" w:color="000000"/>
              <w:bottom w:val="nil"/>
              <w:right w:val="single" w:sz="12" w:space="0" w:color="000000"/>
            </w:tcBorders>
          </w:tcPr>
          <w:p w:rsidR="00750436" w:rsidRDefault="00750436" w:rsidP="00582DF6">
            <w:pPr>
              <w:pStyle w:val="TableParagraph"/>
              <w:ind w:left="3" w:right="19"/>
              <w:jc w:val="center"/>
              <w:rPr>
                <w:sz w:val="24"/>
              </w:rPr>
            </w:pPr>
            <w:r>
              <w:rPr>
                <w:sz w:val="24"/>
              </w:rPr>
              <w:t>Број младихукључених у неку од спортских или културних активности</w:t>
            </w:r>
          </w:p>
        </w:tc>
        <w:tc>
          <w:tcPr>
            <w:tcW w:w="2700" w:type="dxa"/>
            <w:tcBorders>
              <w:top w:val="single" w:sz="12" w:space="0" w:color="000000"/>
              <w:left w:val="single" w:sz="12" w:space="0" w:color="000000"/>
              <w:bottom w:val="nil"/>
              <w:right w:val="single" w:sz="12" w:space="0" w:color="000000"/>
            </w:tcBorders>
          </w:tcPr>
          <w:p w:rsidR="00750436" w:rsidRDefault="00750436" w:rsidP="00582DF6">
            <w:pPr>
              <w:pStyle w:val="TableParagraph"/>
              <w:spacing w:line="267" w:lineRule="exact"/>
              <w:ind w:left="16"/>
              <w:jc w:val="center"/>
              <w:rPr>
                <w:sz w:val="24"/>
              </w:rPr>
            </w:pPr>
            <w:r>
              <w:rPr>
                <w:sz w:val="24"/>
              </w:rPr>
              <w:t>Ромска</w:t>
            </w:r>
          </w:p>
          <w:p w:rsidR="00750436" w:rsidRDefault="00750436" w:rsidP="00582DF6">
            <w:pPr>
              <w:pStyle w:val="TableParagraph"/>
              <w:ind w:left="17"/>
              <w:jc w:val="center"/>
              <w:rPr>
                <w:sz w:val="24"/>
              </w:rPr>
            </w:pPr>
            <w:r>
              <w:rPr>
                <w:sz w:val="24"/>
              </w:rPr>
              <w:t xml:space="preserve">Канцеларија </w:t>
            </w:r>
          </w:p>
        </w:tc>
        <w:tc>
          <w:tcPr>
            <w:tcW w:w="2250" w:type="dxa"/>
            <w:tcBorders>
              <w:top w:val="single" w:sz="12" w:space="0" w:color="000000"/>
              <w:left w:val="single" w:sz="12" w:space="0" w:color="000000"/>
              <w:bottom w:val="nil"/>
              <w:right w:val="single" w:sz="12" w:space="0" w:color="000000"/>
            </w:tcBorders>
          </w:tcPr>
          <w:p w:rsidR="00750436" w:rsidRDefault="00750436" w:rsidP="00582DF6">
            <w:pPr>
              <w:pStyle w:val="TableParagraph"/>
              <w:ind w:left="70" w:right="50"/>
              <w:jc w:val="center"/>
              <w:rPr>
                <w:sz w:val="24"/>
              </w:rPr>
            </w:pPr>
            <w:r>
              <w:rPr>
                <w:sz w:val="24"/>
              </w:rPr>
              <w:t>Ромске и друге НВО</w:t>
            </w:r>
          </w:p>
          <w:p w:rsidR="00750436" w:rsidRDefault="00750436" w:rsidP="00582DF6">
            <w:pPr>
              <w:pStyle w:val="TableParagraph"/>
              <w:ind w:left="131" w:right="50"/>
              <w:jc w:val="center"/>
              <w:rPr>
                <w:sz w:val="24"/>
              </w:rPr>
            </w:pPr>
            <w:r>
              <w:rPr>
                <w:sz w:val="24"/>
              </w:rPr>
              <w:t>Спортски центри,</w:t>
            </w:r>
          </w:p>
          <w:p w:rsidR="00750436" w:rsidRDefault="00750436" w:rsidP="00582DF6">
            <w:pPr>
              <w:pStyle w:val="TableParagraph"/>
              <w:spacing w:line="261" w:lineRule="exact"/>
              <w:ind w:left="70" w:right="49"/>
              <w:jc w:val="center"/>
              <w:rPr>
                <w:sz w:val="24"/>
              </w:rPr>
            </w:pPr>
            <w:r>
              <w:rPr>
                <w:sz w:val="24"/>
              </w:rPr>
              <w:t>Школе</w:t>
            </w:r>
          </w:p>
        </w:tc>
        <w:tc>
          <w:tcPr>
            <w:tcW w:w="1890" w:type="dxa"/>
            <w:tcBorders>
              <w:top w:val="single" w:sz="12" w:space="0" w:color="000000"/>
              <w:left w:val="single" w:sz="12" w:space="0" w:color="000000"/>
              <w:bottom w:val="nil"/>
              <w:right w:val="single" w:sz="12" w:space="0" w:color="000000"/>
            </w:tcBorders>
          </w:tcPr>
          <w:p w:rsidR="00750436" w:rsidRDefault="00750436" w:rsidP="00582DF6">
            <w:pPr>
              <w:pStyle w:val="TableParagraph"/>
              <w:spacing w:before="2"/>
              <w:rPr>
                <w:sz w:val="23"/>
              </w:rPr>
            </w:pPr>
          </w:p>
          <w:p w:rsidR="00750436" w:rsidRDefault="00750436" w:rsidP="00582DF6">
            <w:pPr>
              <w:pStyle w:val="TableParagraph"/>
              <w:spacing w:before="1"/>
              <w:ind w:left="108" w:right="87"/>
              <w:jc w:val="center"/>
              <w:rPr>
                <w:sz w:val="24"/>
              </w:rPr>
            </w:pPr>
            <w:r>
              <w:rPr>
                <w:sz w:val="24"/>
              </w:rPr>
              <w:t>2018-2021</w:t>
            </w:r>
          </w:p>
        </w:tc>
        <w:tc>
          <w:tcPr>
            <w:tcW w:w="2880" w:type="dxa"/>
            <w:tcBorders>
              <w:top w:val="single" w:sz="12" w:space="0" w:color="000000"/>
              <w:left w:val="single" w:sz="12" w:space="0" w:color="000000"/>
              <w:bottom w:val="nil"/>
            </w:tcBorders>
          </w:tcPr>
          <w:p w:rsidR="00750436" w:rsidRDefault="00750436" w:rsidP="00582DF6">
            <w:pPr>
              <w:pStyle w:val="TableParagraph"/>
              <w:jc w:val="center"/>
              <w:rPr>
                <w:sz w:val="23"/>
              </w:rPr>
            </w:pPr>
          </w:p>
          <w:p w:rsidR="00750436" w:rsidRDefault="00750436" w:rsidP="00582DF6">
            <w:pPr>
              <w:pStyle w:val="TableParagraph"/>
              <w:ind w:left="232" w:right="160" w:hanging="29"/>
              <w:jc w:val="center"/>
              <w:rPr>
                <w:sz w:val="24"/>
              </w:rPr>
            </w:pPr>
            <w:r>
              <w:rPr>
                <w:sz w:val="24"/>
              </w:rPr>
              <w:t>Локални, национални и међународни донатори</w:t>
            </w:r>
          </w:p>
        </w:tc>
      </w:tr>
      <w:tr w:rsidR="00750436" w:rsidTr="006F671D">
        <w:trPr>
          <w:trHeight w:val="278"/>
        </w:trPr>
        <w:tc>
          <w:tcPr>
            <w:tcW w:w="2598" w:type="dxa"/>
            <w:tcBorders>
              <w:top w:val="nil"/>
              <w:right w:val="double" w:sz="2" w:space="0" w:color="000000"/>
            </w:tcBorders>
          </w:tcPr>
          <w:p w:rsidR="00750436" w:rsidRDefault="00750436" w:rsidP="00582DF6">
            <w:pPr>
              <w:pStyle w:val="TableParagraph"/>
              <w:rPr>
                <w:sz w:val="20"/>
              </w:rPr>
            </w:pPr>
          </w:p>
        </w:tc>
        <w:tc>
          <w:tcPr>
            <w:tcW w:w="2924" w:type="dxa"/>
            <w:tcBorders>
              <w:top w:val="nil"/>
              <w:left w:val="double" w:sz="2" w:space="0" w:color="000000"/>
              <w:right w:val="single" w:sz="12" w:space="0" w:color="000000"/>
            </w:tcBorders>
          </w:tcPr>
          <w:p w:rsidR="00750436" w:rsidRDefault="00750436" w:rsidP="00582DF6">
            <w:pPr>
              <w:pStyle w:val="TableParagraph"/>
              <w:rPr>
                <w:sz w:val="20"/>
              </w:rPr>
            </w:pPr>
          </w:p>
        </w:tc>
        <w:tc>
          <w:tcPr>
            <w:tcW w:w="2700" w:type="dxa"/>
            <w:tcBorders>
              <w:top w:val="nil"/>
              <w:left w:val="single" w:sz="12" w:space="0" w:color="000000"/>
              <w:right w:val="single" w:sz="12" w:space="0" w:color="000000"/>
            </w:tcBorders>
          </w:tcPr>
          <w:p w:rsidR="00750436" w:rsidRDefault="00750436" w:rsidP="00582DF6">
            <w:pPr>
              <w:pStyle w:val="TableParagraph"/>
              <w:rPr>
                <w:sz w:val="20"/>
              </w:rPr>
            </w:pPr>
          </w:p>
        </w:tc>
        <w:tc>
          <w:tcPr>
            <w:tcW w:w="2250" w:type="dxa"/>
            <w:tcBorders>
              <w:top w:val="nil"/>
              <w:left w:val="single" w:sz="12" w:space="0" w:color="000000"/>
              <w:right w:val="single" w:sz="12" w:space="0" w:color="000000"/>
            </w:tcBorders>
          </w:tcPr>
          <w:p w:rsidR="00750436" w:rsidRDefault="00750436" w:rsidP="00582DF6">
            <w:pPr>
              <w:pStyle w:val="TableParagraph"/>
              <w:rPr>
                <w:sz w:val="20"/>
              </w:rPr>
            </w:pPr>
          </w:p>
        </w:tc>
        <w:tc>
          <w:tcPr>
            <w:tcW w:w="1890" w:type="dxa"/>
            <w:tcBorders>
              <w:top w:val="nil"/>
              <w:left w:val="single" w:sz="12" w:space="0" w:color="000000"/>
              <w:right w:val="single" w:sz="12" w:space="0" w:color="000000"/>
            </w:tcBorders>
          </w:tcPr>
          <w:p w:rsidR="00750436" w:rsidRDefault="00750436" w:rsidP="00582DF6">
            <w:pPr>
              <w:pStyle w:val="TableParagraph"/>
              <w:rPr>
                <w:sz w:val="20"/>
              </w:rPr>
            </w:pPr>
          </w:p>
        </w:tc>
        <w:tc>
          <w:tcPr>
            <w:tcW w:w="2880" w:type="dxa"/>
            <w:tcBorders>
              <w:top w:val="nil"/>
              <w:left w:val="single" w:sz="12" w:space="0" w:color="000000"/>
            </w:tcBorders>
          </w:tcPr>
          <w:p w:rsidR="00750436" w:rsidRDefault="00750436" w:rsidP="00582DF6">
            <w:pPr>
              <w:pStyle w:val="TableParagraph"/>
              <w:spacing w:line="259" w:lineRule="exact"/>
              <w:jc w:val="center"/>
              <w:rPr>
                <w:sz w:val="24"/>
              </w:rPr>
            </w:pPr>
            <w:r>
              <w:rPr>
                <w:sz w:val="24"/>
              </w:rPr>
              <w:t>Локална самоуправа</w:t>
            </w:r>
          </w:p>
        </w:tc>
      </w:tr>
    </w:tbl>
    <w:p w:rsidR="00750436" w:rsidRDefault="00750436" w:rsidP="00582DF6">
      <w:pPr>
        <w:spacing w:line="259" w:lineRule="exact"/>
        <w:rPr>
          <w:sz w:val="24"/>
        </w:rPr>
        <w:sectPr w:rsidR="00750436">
          <w:pgSz w:w="16840" w:h="11910" w:orient="landscape"/>
          <w:pgMar w:top="1100" w:right="1020" w:bottom="880" w:left="580" w:header="0" w:footer="700" w:gutter="0"/>
          <w:cols w:space="720"/>
        </w:sectPr>
      </w:pPr>
    </w:p>
    <w:p w:rsidR="00750436" w:rsidRPr="006F671D" w:rsidRDefault="00750436" w:rsidP="00582DF6">
      <w:pPr>
        <w:pStyle w:val="BodyText"/>
        <w:spacing w:before="7"/>
        <w:rPr>
          <w:sz w:val="29"/>
        </w:rPr>
      </w:pPr>
      <w:r>
        <w:rPr>
          <w:noProof/>
        </w:rPr>
        <w:pict>
          <v:group id="Group 35" o:spid="_x0000_s1266" style="position:absolute;margin-left:24pt;margin-top:24pt;width:793.8pt;height:547.55pt;z-index:-251655168;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">
            <v:rect id="Rectangle 45" o:spid="_x0000_s1267"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EFn8MA&#10;AADbAAAADwAAAGRycy9kb3ducmV2LnhtbESPwWrDMBBE74X8g9hCbo1ck5bgRgmJwdBcCrVjcl2s&#10;rW0irYylOs7fV4VCj8PMvGG2+9kaMdHoe8cKnlcJCOLG6Z5bBeeqeNqA8AFZo3FMCu7kYb9bPGwx&#10;0+7GnzSVoRURwj5DBV0IQyalbzqy6FduII7elxsthijHVuoRbxFujUyT5FVa7DkudDhQ3lFzLb+t&#10;go+mfilsMh1rUzp3wjyvzKVXavk4H95ABJrDf/iv/a4VrFP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EFn8MAAADbAAAADwAAAAAAAAAAAAAAAACYAgAAZHJzL2Rv&#10;d25yZXYueG1sUEsFBgAAAAAEAAQA9QAAAIgDAAAAAA==&#10;" fillcolor="#999" stroked="f"/>
            <v:line id="Line 44" o:spid="_x0000_s1268"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0E38IAAADbAAAADwAAAGRycy9kb3ducmV2LnhtbESPQWvCQBSE74X+h+UJvRTdNIqV6Cqt&#10;IHjVluLxkX1mg9m3Ifuqyb93CwWPw8x8w6w2vW/UlbpYBzbwNslAEZfB1lwZ+P7ajRegoiBbbAKT&#10;gYEibNbPTyssbLjxga5HqVSCcCzQgBNpC61j6chjnISWOHnn0HmUJLtK2w5vCe4bnWfZXHusOS04&#10;bGnrqLwcf72Bn7wNB3k9bWUIw7v7PM1jHtGYl1H/sQQl1Msj/N/eWwOzKfx9ST9A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20E38IAAADbAAAADwAAAAAAAAAAAAAA&#10;AAChAgAAZHJzL2Rvd25yZXYueG1sUEsFBgAAAAAEAAQA+QAAAJADAAAAAA==&#10;" strokecolor="#999" strokeweight=".48pt"/>
            <v:line id="Line 43" o:spid="_x0000_s1269"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Scq8IAAADbAAAADwAAAGRycy9kb3ducmV2LnhtbESPX2vCQBDE3wv9DscW+lLqxSAq0VNU&#10;KPTVP4iPS26bC+b2Qm7V5Nv3CgUfh5n5DbNc975Rd+piHdjAeJSBIi6DrbkycDp+fc5BRUG22AQm&#10;AwNFWK9eX5ZY2PDgPd0PUqkE4VigASfSFlrH0pHHOAotcfJ+QudRkuwqbTt8JLhvdJ5lU+2x5rTg&#10;sKWdo/J6uHkD57wNe/m47GQIw8xtL9OYRzTm/a3fLEAJ9fIM/7e/rYHJBP6+pB+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IScq8IAAADbAAAADwAAAAAAAAAAAAAA&#10;AAChAgAAZHJzL2Rvd25yZXYueG1sUEsFBgAAAAAEAAQA+QAAAJADAAAAAA==&#10;" strokecolor="#999" strokeweight=".48pt"/>
            <v:line id="Line 42" o:spid="_x0000_s1270"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g5MMIAAADbAAAADwAAAGRycy9kb3ducmV2LnhtbESPQWvCQBSE74X+h+UJvRTdNKiV6Cqt&#10;IHjVluLxkX1mg9m3Ifuqyb93CwWPw8x8w6w2vW/UlbpYBzbwNslAEZfB1lwZ+P7ajRegoiBbbAKT&#10;gYEibNbPTyssbLjxga5HqVSCcCzQgBNpC61j6chjnISWOHnn0HmUJLtK2w5vCe4bnWfZXHusOS04&#10;bGnrqLwcf72Bn7wNB3k9bWUIw7v7PM1jHtGYl1H/sQQl1Msj/N/eWwPTGfx9ST9A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8g5MMIAAADbAAAADwAAAAAAAAAAAAAA&#10;AAChAgAAZHJzL2Rvd25yZXYueG1sUEsFBgAAAAAEAAQA+QAAAJADAAAAAA==&#10;" strokecolor="#999" strokeweight=".48pt"/>
            <v:line id="Line 41" o:spid="_x0000_s1271"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Gwy8IAAADbAAAADwAAAGRycy9kb3ducmV2LnhtbESPwWrDMBBE74H8g9hAL6GRW4IpTpSQ&#10;BEpz6aF26XmxNpKJtDKW6jh/XxUKPQ4z84bZ7ifvxEhD7AIreFoVIIjboDs2Cj6b18cXEDEha3SB&#10;ScGdIux389kWKx1u/EFjnYzIEI4VKrAp9ZWUsbXkMa5CT5y9Sxg8piwHI/WAtwz3Tj4XRSk9dpwX&#10;LPZ0stRe62+v4FhIyefRNeTe7+s3Ns5+LZ1SD4vpsAGRaEr/4b/2WStYl/D7Jf8A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Gwy8IAAADbAAAADwAAAAAAAAAAAAAA&#10;AAChAgAAZHJzL2Rvd25yZXYueG1sUEsFBgAAAAAEAAQA+QAAAJADAAAAAA==&#10;" strokecolor="#999" strokeweight="1.44pt"/>
            <v:line id="Line 40" o:spid="_x0000_s1272"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YC3MEAAADbAAAADwAAAGRycy9kb3ducmV2LnhtbESPQWvCQBSE7wX/w/IKXopuGkQldRUr&#10;FLxqRTw+sq/Z0OzbkH3V5N+7gtDjMDPfMKtN7xt1pS7WgQ28TzNQxGWwNVcGTt9fkyWoKMgWm8Bk&#10;YKAIm/XoZYWFDTc+0PUolUoQjgUacCJtoXUsHXmM09ASJ+8ndB4lya7StsNbgvtG51k21x5rTgsO&#10;W9o5Kn+Pf97AOW/DQd4uOxnCsHCfl3nMIxozfu23H6CEevkPP9t7a2C2gMeX9AP0+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VgLcwQAAANsAAAAPAAAAAAAAAAAAAAAA&#10;AKECAABkcnMvZG93bnJldi54bWxQSwUGAAAAAAQABAD5AAAAjwMAAAAA&#10;" strokecolor="#999" strokeweight=".48pt"/>
            <v:line id="Line 39" o:spid="_x0000_s1273"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KBIr8AAADbAAAADwAAAGRycy9kb3ducmV2LnhtbERPz2vCMBS+C/sfwht4kZlOypBqLFMY&#10;8+JhVXZ+NM+mLHkpTVbb/94cBI8f3+9tOTorBupD61nB+zIDQVx73XKj4HL+eluDCBFZo/VMCiYK&#10;UO5eZlsstL/xDw1VbEQK4VCgAhNjV0gZakMOw9J3xIm7+t5hTLBvpO7xlsKdlass+5AOW04NBjs6&#10;GKr/qn+nYJ9JycfBnsmepvybG2t+F1ap+ev4uQERaYxP8cN91AryNDZ9ST9A7u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1KBIr8AAADbAAAADwAAAAAAAAAAAAAAAACh&#10;AgAAZHJzL2Rvd25yZXYueG1sUEsFBgAAAAAEAAQA+QAAAI0DAAAAAA==&#10;" strokecolor="#999" strokeweight="1.44pt"/>
            <v:line id="Line 38" o:spid="_x0000_s1274"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UzNcIAAADbAAAADwAAAGRycy9kb3ducmV2LnhtbESPX2vCQBDE3wt+h2OFvpR6MYhtU09R&#10;odBX/1B8XHLbXGhuL+RWTb59TxB8HGbmN8xi1ftGXaiLdWAD00kGirgMtubKwPHw9foOKgqyxSYw&#10;GRgowmo5elpgYcOVd3TZS6UShGOBBpxIW2gdS0ce4yS0xMn7DZ1HSbKrtO3wmuC+0XmWzbXHmtOC&#10;w5a2jsq//dkb+MnbsJOX01aGMLy5zWke84jGPI/79ScooV4e4Xv72xqYfcDtS/oBe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oUzNcIAAADbAAAADwAAAAAAAAAAAAAA&#10;AAChAgAAZHJzL2Rvd25yZXYueG1sUEsFBgAAAAAEAAQA+QAAAJADAAAAAA==&#10;" strokecolor="#999" strokeweight=".48pt"/>
            <v:line id="Line 37" o:spid="_x0000_s1275"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YMdb4AAADbAAAADwAAAGRycy9kb3ducmV2LnhtbERPS2vCQBC+C/0PyxR6Ed0YqC3RVVQo&#10;9OoD8Thkx2wwOxuyoyb/vnsoePz43st17xv1oC7WgQ3Mphko4jLYmisDp+PP5BtUFGSLTWAyMFCE&#10;9epttMTChifv6XGQSqUQjgUacCJtoXUsHXmM09ASJ+4aOo+SYFdp2+EzhftG51k21x5rTg0OW9o5&#10;Km+Huzdwztuwl/FlJ0MYvtz2Mo95RGM+3vvNApRQLy/xv/vXGvhM69OX9AP06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eZgx1vgAAANsAAAAPAAAAAAAAAAAAAAAAAKEC&#10;AABkcnMvZG93bnJldi54bWxQSwUGAAAAAAQABAD5AAAAjAMAAAAA&#10;" strokecolor="#999" strokeweight=".48pt"/>
            <v:rect id="Rectangle 36" o:spid="_x0000_s1276"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oNNcEA&#10;AADbAAAADwAAAGRycy9kb3ducmV2LnhtbESPQYvCMBSE78L+h/AWvGnqgiJdo2hB0Itgtez10bxt&#10;yyYvpcnW+u+NIHgcZuYbZrUZrBE9db5xrGA2TUAQl043XCm4XvaTJQgfkDUax6TgTh4264/RClPt&#10;bnymPg+ViBD2KSqoQ2hTKX1Zk0U/dS1x9H5dZzFE2VVSd3iLcGvkV5IspMWG40KNLWU1lX/5v1Vw&#10;Kov53ib9rjC5c0fMsov5aZQafw7bbxCBhvAOv9oHrWA+g+eX+AP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6DTXBAAAA2wAAAA8AAAAAAAAAAAAAAAAAmAIAAGRycy9kb3du&#10;cmV2LnhtbFBLBQYAAAAABAAEAPUAAACGAwAAAAA=&#10;" fillcolor="#999" stroked="f"/>
            <w10:wrap anchorx="page" anchory="page"/>
          </v:group>
        </w:pict>
      </w:r>
      <w:r w:rsidRPr="006F671D">
        <w:rPr>
          <w:b/>
          <w:color w:val="6F2F9F"/>
          <w:sz w:val="32"/>
        </w:rPr>
        <w:t xml:space="preserve">АП </w:t>
      </w:r>
      <w:r>
        <w:rPr>
          <w:b/>
          <w:color w:val="6F2F9F"/>
          <w:sz w:val="32"/>
        </w:rPr>
        <w:t>–</w:t>
      </w:r>
      <w:r w:rsidRPr="006F671D">
        <w:rPr>
          <w:b/>
          <w:color w:val="6F2F9F"/>
          <w:sz w:val="32"/>
        </w:rPr>
        <w:t xml:space="preserve"> област</w:t>
      </w:r>
      <w:r>
        <w:rPr>
          <w:b/>
          <w:color w:val="6F2F9F"/>
          <w:sz w:val="32"/>
        </w:rPr>
        <w:t xml:space="preserve"> </w:t>
      </w:r>
      <w:r w:rsidRPr="006F671D">
        <w:rPr>
          <w:b/>
          <w:color w:val="6F2F9F"/>
          <w:sz w:val="32"/>
        </w:rPr>
        <w:t>здравство</w:t>
      </w:r>
    </w:p>
    <w:p w:rsidR="00750436" w:rsidRPr="006F671D" w:rsidRDefault="00750436" w:rsidP="00582DF6">
      <w:pPr>
        <w:pStyle w:val="BodyText"/>
        <w:rPr>
          <w:b/>
          <w:sz w:val="20"/>
        </w:rPr>
      </w:pPr>
    </w:p>
    <w:p w:rsidR="00750436" w:rsidRDefault="00750436" w:rsidP="00582DF6">
      <w:pPr>
        <w:pStyle w:val="BodyText"/>
        <w:rPr>
          <w:b/>
          <w:sz w:val="28"/>
        </w:rPr>
      </w:pPr>
    </w:p>
    <w:tbl>
      <w:tblPr>
        <w:tblW w:w="1524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595"/>
        <w:gridCol w:w="2927"/>
        <w:gridCol w:w="2700"/>
        <w:gridCol w:w="2250"/>
        <w:gridCol w:w="1890"/>
        <w:gridCol w:w="2880"/>
      </w:tblGrid>
      <w:tr w:rsidR="00750436" w:rsidTr="006F671D">
        <w:trPr>
          <w:trHeight w:val="406"/>
        </w:trPr>
        <w:tc>
          <w:tcPr>
            <w:tcW w:w="15242" w:type="dxa"/>
            <w:gridSpan w:val="6"/>
            <w:tcBorders>
              <w:bottom w:val="single" w:sz="12" w:space="0" w:color="000000"/>
            </w:tcBorders>
          </w:tcPr>
          <w:p w:rsidR="00750436" w:rsidRDefault="00750436" w:rsidP="00582DF6">
            <w:pPr>
              <w:pStyle w:val="TableParagraph"/>
              <w:spacing w:line="275" w:lineRule="exact"/>
              <w:ind w:left="4"/>
              <w:rPr>
                <w:b/>
                <w:sz w:val="24"/>
              </w:rPr>
            </w:pPr>
            <w:r>
              <w:rPr>
                <w:b/>
                <w:color w:val="933634"/>
                <w:sz w:val="24"/>
              </w:rPr>
              <w:t>Циљ: Побољшање доступности здравствене заштите за ромску популацију</w:t>
            </w:r>
          </w:p>
        </w:tc>
      </w:tr>
      <w:tr w:rsidR="00750436" w:rsidTr="006F671D">
        <w:trPr>
          <w:trHeight w:val="1170"/>
        </w:trPr>
        <w:tc>
          <w:tcPr>
            <w:tcW w:w="2595" w:type="dxa"/>
            <w:tcBorders>
              <w:top w:val="single" w:sz="12" w:space="0" w:color="000000"/>
              <w:bottom w:val="single" w:sz="12" w:space="0" w:color="000000"/>
              <w:right w:val="single" w:sz="12" w:space="0" w:color="000000"/>
            </w:tcBorders>
          </w:tcPr>
          <w:p w:rsidR="00750436" w:rsidRDefault="00750436" w:rsidP="00582DF6">
            <w:pPr>
              <w:pStyle w:val="TableParagraph"/>
              <w:spacing w:line="272" w:lineRule="exact"/>
              <w:ind w:left="417"/>
              <w:rPr>
                <w:b/>
                <w:sz w:val="24"/>
              </w:rPr>
            </w:pPr>
            <w:r>
              <w:rPr>
                <w:b/>
                <w:color w:val="6F2F9F"/>
                <w:sz w:val="24"/>
              </w:rPr>
              <w:t>АКТИВНОСТИ</w:t>
            </w:r>
          </w:p>
        </w:tc>
        <w:tc>
          <w:tcPr>
            <w:tcW w:w="2927"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373"/>
              <w:rPr>
                <w:b/>
                <w:sz w:val="24"/>
              </w:rPr>
            </w:pPr>
            <w:r>
              <w:rPr>
                <w:b/>
                <w:color w:val="6F2F9F"/>
                <w:sz w:val="24"/>
              </w:rPr>
              <w:t>ИНДИКАТОРИ</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2" w:right="219" w:firstLine="235"/>
              <w:rPr>
                <w:b/>
                <w:sz w:val="24"/>
              </w:rPr>
            </w:pPr>
            <w:r>
              <w:rPr>
                <w:b/>
                <w:color w:val="6F2F9F"/>
                <w:sz w:val="24"/>
              </w:rPr>
              <w:t>НОСИЛАЦ АКТИВНОСТИ</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68"/>
              <w:jc w:val="center"/>
              <w:rPr>
                <w:b/>
                <w:sz w:val="24"/>
              </w:rPr>
            </w:pPr>
            <w:r>
              <w:rPr>
                <w:b/>
                <w:color w:val="6F2F9F"/>
                <w:sz w:val="24"/>
              </w:rPr>
              <w:t>ПАРТНЕРИ</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105" w:right="94"/>
              <w:jc w:val="center"/>
              <w:rPr>
                <w:b/>
                <w:sz w:val="24"/>
              </w:rPr>
            </w:pPr>
            <w:r>
              <w:rPr>
                <w:b/>
                <w:color w:val="6F2F9F"/>
                <w:sz w:val="24"/>
              </w:rPr>
              <w:t>ВРЕМЕНСКИ РОК</w:t>
            </w:r>
          </w:p>
        </w:tc>
        <w:tc>
          <w:tcPr>
            <w:tcW w:w="2880" w:type="dxa"/>
            <w:tcBorders>
              <w:top w:val="single" w:sz="12" w:space="0" w:color="000000"/>
              <w:left w:val="single" w:sz="12" w:space="0" w:color="000000"/>
              <w:bottom w:val="single" w:sz="12" w:space="0" w:color="000000"/>
            </w:tcBorders>
          </w:tcPr>
          <w:p w:rsidR="00750436" w:rsidRDefault="00750436" w:rsidP="00582DF6">
            <w:pPr>
              <w:pStyle w:val="TableParagraph"/>
              <w:spacing w:line="272" w:lineRule="exact"/>
              <w:ind w:left="908"/>
              <w:rPr>
                <w:b/>
                <w:sz w:val="24"/>
              </w:rPr>
            </w:pPr>
            <w:r>
              <w:rPr>
                <w:b/>
                <w:color w:val="6F2F9F"/>
                <w:sz w:val="24"/>
              </w:rPr>
              <w:t>ИЗВОРИ</w:t>
            </w:r>
          </w:p>
          <w:p w:rsidR="00750436" w:rsidRDefault="00750436" w:rsidP="00582DF6">
            <w:pPr>
              <w:pStyle w:val="TableParagraph"/>
              <w:ind w:left="390" w:right="376"/>
              <w:jc w:val="center"/>
              <w:rPr>
                <w:b/>
                <w:sz w:val="24"/>
              </w:rPr>
            </w:pPr>
            <w:r>
              <w:rPr>
                <w:b/>
                <w:color w:val="6F2F9F"/>
                <w:spacing w:val="-1"/>
                <w:sz w:val="24"/>
              </w:rPr>
              <w:t xml:space="preserve">ФИНАНСИРАЊА </w:t>
            </w:r>
            <w:r>
              <w:rPr>
                <w:b/>
                <w:color w:val="6F2F9F"/>
                <w:sz w:val="24"/>
              </w:rPr>
              <w:t>2018-2021</w:t>
            </w:r>
          </w:p>
        </w:tc>
      </w:tr>
      <w:tr w:rsidR="00750436" w:rsidTr="006F671D">
        <w:trPr>
          <w:trHeight w:val="1930"/>
        </w:trPr>
        <w:tc>
          <w:tcPr>
            <w:tcW w:w="2595" w:type="dxa"/>
            <w:tcBorders>
              <w:top w:val="single" w:sz="12" w:space="0" w:color="000000"/>
              <w:bottom w:val="single" w:sz="12" w:space="0" w:color="000000"/>
              <w:right w:val="single" w:sz="12" w:space="0" w:color="000000"/>
            </w:tcBorders>
          </w:tcPr>
          <w:p w:rsidR="00750436" w:rsidRDefault="00750436" w:rsidP="00582DF6">
            <w:pPr>
              <w:pStyle w:val="BodyText"/>
              <w:jc w:val="center"/>
            </w:pPr>
            <w:r>
              <w:t>Ангажовање медијатора за здравство</w:t>
            </w:r>
          </w:p>
        </w:tc>
        <w:tc>
          <w:tcPr>
            <w:tcW w:w="2927"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ангажованих здравствених</w:t>
            </w:r>
          </w:p>
          <w:p w:rsidR="00750436" w:rsidRDefault="00750436" w:rsidP="00582DF6">
            <w:pPr>
              <w:pStyle w:val="BodyText"/>
              <w:jc w:val="center"/>
            </w:pPr>
            <w:r>
              <w:t>медијатора</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Здравствени центар</w:t>
            </w:r>
          </w:p>
          <w:p w:rsidR="00750436" w:rsidRDefault="00750436" w:rsidP="00582DF6">
            <w:pPr>
              <w:pStyle w:val="BodyText"/>
              <w:jc w:val="center"/>
            </w:pPr>
            <w:r>
              <w:t>(Болница, Дом здравља,</w:t>
            </w:r>
          </w:p>
          <w:p w:rsidR="00750436" w:rsidRDefault="00750436" w:rsidP="00582DF6">
            <w:pPr>
              <w:pStyle w:val="BodyText"/>
              <w:jc w:val="center"/>
            </w:pPr>
            <w:r>
              <w:t>Завод за јавноздравље)Ромска Канцеларија</w:t>
            </w:r>
          </w:p>
          <w:p w:rsidR="00750436" w:rsidRDefault="00750436" w:rsidP="00582DF6">
            <w:pPr>
              <w:pStyle w:val="BodyText"/>
              <w:jc w:val="center"/>
            </w:pPr>
            <w:r>
              <w:t>Ромске и друге НВО</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Министарство здравља,</w:t>
            </w:r>
          </w:p>
          <w:p w:rsidR="00750436" w:rsidRDefault="00750436" w:rsidP="00582DF6">
            <w:pPr>
              <w:pStyle w:val="BodyText"/>
              <w:jc w:val="center"/>
            </w:pPr>
            <w:r>
              <w:t>Светска здравствена</w:t>
            </w:r>
          </w:p>
          <w:p w:rsidR="00750436" w:rsidRDefault="00750436" w:rsidP="00582DF6">
            <w:pPr>
              <w:pStyle w:val="BodyText"/>
              <w:jc w:val="center"/>
            </w:pPr>
            <w:r>
              <w:t>организација, Светска банка, UNICEF</w:t>
            </w:r>
          </w:p>
        </w:tc>
        <w:tc>
          <w:tcPr>
            <w:tcW w:w="189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rPr>
                <w:b/>
                <w:sz w:val="26"/>
              </w:rPr>
            </w:pPr>
          </w:p>
          <w:p w:rsidR="00750436" w:rsidRDefault="00750436" w:rsidP="00582DF6">
            <w:pPr>
              <w:pStyle w:val="BodyText"/>
              <w:jc w:val="center"/>
              <w:rPr>
                <w:b/>
                <w:sz w:val="21"/>
              </w:rPr>
            </w:pPr>
          </w:p>
          <w:p w:rsidR="00750436" w:rsidRDefault="00750436" w:rsidP="00582DF6">
            <w:pPr>
              <w:pStyle w:val="BodyText"/>
              <w:jc w:val="center"/>
            </w:pPr>
            <w:r>
              <w:t>2018-2021</w:t>
            </w:r>
          </w:p>
        </w:tc>
        <w:tc>
          <w:tcPr>
            <w:tcW w:w="2880" w:type="dxa"/>
            <w:tcBorders>
              <w:top w:val="single" w:sz="12" w:space="0" w:color="000000"/>
              <w:left w:val="single" w:sz="12" w:space="0" w:color="000000"/>
              <w:bottom w:val="single" w:sz="12" w:space="0" w:color="000000"/>
            </w:tcBorders>
          </w:tcPr>
          <w:p w:rsidR="00750436" w:rsidRDefault="00750436" w:rsidP="00582DF6">
            <w:pPr>
              <w:pStyle w:val="BodyText"/>
              <w:jc w:val="center"/>
            </w:pPr>
            <w:r>
              <w:t>Министарство здравља Светска банка, UNICEF</w:t>
            </w:r>
          </w:p>
          <w:p w:rsidR="00750436" w:rsidRPr="00344E99" w:rsidRDefault="00750436" w:rsidP="00582DF6">
            <w:pPr>
              <w:pStyle w:val="BodyText"/>
              <w:jc w:val="center"/>
            </w:pPr>
            <w:r>
              <w:t>Страни донатори</w:t>
            </w:r>
          </w:p>
        </w:tc>
      </w:tr>
      <w:tr w:rsidR="00750436" w:rsidTr="006F671D">
        <w:trPr>
          <w:trHeight w:val="4690"/>
        </w:trPr>
        <w:tc>
          <w:tcPr>
            <w:tcW w:w="2595" w:type="dxa"/>
            <w:tcBorders>
              <w:top w:val="single" w:sz="12" w:space="0" w:color="000000"/>
              <w:right w:val="single" w:sz="12" w:space="0" w:color="000000"/>
            </w:tcBorders>
          </w:tcPr>
          <w:p w:rsidR="00750436" w:rsidRDefault="00750436" w:rsidP="00582DF6">
            <w:pPr>
              <w:pStyle w:val="BodyText"/>
              <w:jc w:val="center"/>
            </w:pPr>
            <w:r>
              <w:t>Спровођење пројеката за унапређење здравља Рома: потпун обухват обавезном</w:t>
            </w:r>
          </w:p>
          <w:p w:rsidR="00750436" w:rsidRDefault="00750436" w:rsidP="00582DF6">
            <w:pPr>
              <w:pStyle w:val="BodyText"/>
              <w:jc w:val="center"/>
            </w:pPr>
            <w:r>
              <w:t>имунизацијом, побољшање нутритивног статуса одојчади и мале деце, побољшање репродуктивног</w:t>
            </w:r>
          </w:p>
          <w:p w:rsidR="00750436" w:rsidRDefault="00750436" w:rsidP="00582DF6">
            <w:pPr>
              <w:pStyle w:val="BodyText"/>
              <w:jc w:val="center"/>
            </w:pPr>
            <w:r>
              <w:t>здравља, превенција хроничних незаразних обољења, едукација о превенцији ризика код Рома, који се баве сакупљањем</w:t>
            </w:r>
          </w:p>
          <w:p w:rsidR="00750436" w:rsidRDefault="00750436" w:rsidP="00582DF6">
            <w:pPr>
              <w:pStyle w:val="BodyText"/>
              <w:jc w:val="center"/>
              <w:rPr>
                <w:b/>
              </w:rPr>
            </w:pPr>
            <w:r>
              <w:t>секундарних сировина</w:t>
            </w:r>
            <w:r>
              <w:rPr>
                <w:b/>
              </w:rPr>
              <w:t>.</w:t>
            </w:r>
          </w:p>
        </w:tc>
        <w:tc>
          <w:tcPr>
            <w:tcW w:w="2927" w:type="dxa"/>
            <w:tcBorders>
              <w:top w:val="single" w:sz="12" w:space="0" w:color="000000"/>
              <w:left w:val="single" w:sz="12" w:space="0" w:color="000000"/>
              <w:right w:val="single" w:sz="12" w:space="0" w:color="000000"/>
            </w:tcBorders>
          </w:tcPr>
          <w:p w:rsidR="00750436" w:rsidRDefault="00750436" w:rsidP="00582DF6">
            <w:pPr>
              <w:pStyle w:val="BodyText"/>
              <w:jc w:val="center"/>
            </w:pPr>
            <w:r>
              <w:t>Број реализованих пројеката</w:t>
            </w:r>
          </w:p>
          <w:p w:rsidR="00750436" w:rsidRDefault="00750436" w:rsidP="00582DF6">
            <w:pPr>
              <w:pStyle w:val="BodyText"/>
              <w:jc w:val="center"/>
            </w:pPr>
            <w:r>
              <w:t xml:space="preserve">Квалитет пројеката </w:t>
            </w:r>
          </w:p>
          <w:p w:rsidR="00750436" w:rsidRDefault="00750436" w:rsidP="00582DF6">
            <w:pPr>
              <w:pStyle w:val="BodyText"/>
              <w:jc w:val="center"/>
            </w:pPr>
            <w:r>
              <w:t>Број директних корисника укључених у пројекат</w:t>
            </w:r>
          </w:p>
        </w:tc>
        <w:tc>
          <w:tcPr>
            <w:tcW w:w="2700" w:type="dxa"/>
            <w:tcBorders>
              <w:top w:val="single" w:sz="12" w:space="0" w:color="000000"/>
              <w:left w:val="single" w:sz="12" w:space="0" w:color="000000"/>
              <w:right w:val="single" w:sz="12" w:space="0" w:color="000000"/>
            </w:tcBorders>
          </w:tcPr>
          <w:p w:rsidR="00750436" w:rsidRDefault="00750436" w:rsidP="00582DF6">
            <w:pPr>
              <w:pStyle w:val="BodyText"/>
              <w:jc w:val="center"/>
            </w:pPr>
            <w:r>
              <w:t>Здравствени центар (Болница, Дом здравља,</w:t>
            </w:r>
          </w:p>
          <w:p w:rsidR="00750436" w:rsidRDefault="00750436" w:rsidP="00582DF6">
            <w:pPr>
              <w:pStyle w:val="BodyText"/>
              <w:jc w:val="center"/>
            </w:pPr>
            <w:r>
              <w:t>здравствени медијатор,</w:t>
            </w:r>
          </w:p>
          <w:p w:rsidR="00750436" w:rsidRDefault="00750436" w:rsidP="00582DF6">
            <w:pPr>
              <w:pStyle w:val="BodyText"/>
              <w:jc w:val="center"/>
            </w:pPr>
            <w:r>
              <w:t>патронажне сестре,</w:t>
            </w:r>
          </w:p>
          <w:p w:rsidR="00750436" w:rsidRDefault="00750436" w:rsidP="00582DF6">
            <w:pPr>
              <w:pStyle w:val="BodyText"/>
              <w:jc w:val="center"/>
            </w:pPr>
            <w:r>
              <w:t>Завод за јавно</w:t>
            </w:r>
          </w:p>
          <w:p w:rsidR="00750436" w:rsidRDefault="00750436" w:rsidP="00582DF6">
            <w:pPr>
              <w:pStyle w:val="BodyText"/>
              <w:jc w:val="center"/>
            </w:pPr>
            <w:r>
              <w:t>Здравље)</w:t>
            </w:r>
          </w:p>
          <w:p w:rsidR="00750436" w:rsidRDefault="00750436" w:rsidP="00582DF6">
            <w:pPr>
              <w:pStyle w:val="BodyText"/>
              <w:jc w:val="center"/>
            </w:pPr>
            <w:r>
              <w:t>Ромска Канцеларија Ромске и друге НВО</w:t>
            </w:r>
          </w:p>
        </w:tc>
        <w:tc>
          <w:tcPr>
            <w:tcW w:w="2250" w:type="dxa"/>
            <w:tcBorders>
              <w:top w:val="single" w:sz="12" w:space="0" w:color="000000"/>
              <w:left w:val="single" w:sz="12" w:space="0" w:color="000000"/>
              <w:right w:val="single" w:sz="12" w:space="0" w:color="000000"/>
            </w:tcBorders>
          </w:tcPr>
          <w:p w:rsidR="00750436" w:rsidRDefault="00750436" w:rsidP="00582DF6">
            <w:pPr>
              <w:pStyle w:val="BodyText"/>
              <w:jc w:val="center"/>
            </w:pPr>
            <w:r>
              <w:t>Министарство здравља,</w:t>
            </w:r>
          </w:p>
          <w:p w:rsidR="00750436" w:rsidRDefault="00750436" w:rsidP="00582DF6">
            <w:pPr>
              <w:pStyle w:val="BodyText"/>
              <w:jc w:val="center"/>
            </w:pPr>
            <w:r>
              <w:t>Светска здравствена</w:t>
            </w:r>
          </w:p>
          <w:p w:rsidR="00750436" w:rsidRDefault="00750436" w:rsidP="00582DF6">
            <w:pPr>
              <w:pStyle w:val="BodyText"/>
              <w:jc w:val="center"/>
            </w:pPr>
            <w:r>
              <w:t>организација, Светска банка, UNICEF</w:t>
            </w:r>
          </w:p>
          <w:p w:rsidR="00750436" w:rsidRDefault="00750436" w:rsidP="00582DF6">
            <w:pPr>
              <w:pStyle w:val="BodyText"/>
              <w:jc w:val="center"/>
            </w:pPr>
            <w:r>
              <w:t>Локална самоуправа</w:t>
            </w:r>
          </w:p>
        </w:tc>
        <w:tc>
          <w:tcPr>
            <w:tcW w:w="1890" w:type="dxa"/>
            <w:tcBorders>
              <w:top w:val="single" w:sz="12" w:space="0" w:color="000000"/>
              <w:left w:val="single" w:sz="12" w:space="0" w:color="000000"/>
              <w:right w:val="single" w:sz="12" w:space="0" w:color="000000"/>
            </w:tcBorders>
          </w:tcPr>
          <w:p w:rsidR="00750436" w:rsidRDefault="00750436" w:rsidP="00582DF6">
            <w:pPr>
              <w:pStyle w:val="BodyText"/>
              <w:jc w:val="center"/>
              <w:rPr>
                <w:b/>
                <w:sz w:val="26"/>
              </w:rPr>
            </w:pPr>
          </w:p>
          <w:p w:rsidR="00750436" w:rsidRDefault="00750436" w:rsidP="00582DF6">
            <w:pPr>
              <w:pStyle w:val="BodyText"/>
              <w:jc w:val="center"/>
              <w:rPr>
                <w:b/>
                <w:sz w:val="26"/>
              </w:rPr>
            </w:pPr>
          </w:p>
          <w:p w:rsidR="00750436" w:rsidRDefault="00750436" w:rsidP="00582DF6">
            <w:pPr>
              <w:pStyle w:val="BodyText"/>
              <w:jc w:val="center"/>
              <w:rPr>
                <w:b/>
                <w:sz w:val="26"/>
              </w:rPr>
            </w:pPr>
          </w:p>
          <w:p w:rsidR="00750436" w:rsidRDefault="00750436" w:rsidP="00582DF6">
            <w:pPr>
              <w:pStyle w:val="BodyText"/>
              <w:jc w:val="center"/>
            </w:pPr>
            <w:r>
              <w:t>2018-2021</w:t>
            </w:r>
          </w:p>
        </w:tc>
        <w:tc>
          <w:tcPr>
            <w:tcW w:w="2880" w:type="dxa"/>
            <w:tcBorders>
              <w:top w:val="single" w:sz="12" w:space="0" w:color="000000"/>
              <w:left w:val="single" w:sz="12" w:space="0" w:color="000000"/>
            </w:tcBorders>
          </w:tcPr>
          <w:p w:rsidR="00750436" w:rsidRDefault="00750436" w:rsidP="00582DF6">
            <w:pPr>
              <w:pStyle w:val="BodyText"/>
              <w:jc w:val="center"/>
              <w:rPr>
                <w:b/>
                <w:sz w:val="23"/>
              </w:rPr>
            </w:pPr>
          </w:p>
          <w:p w:rsidR="00750436" w:rsidRDefault="00750436" w:rsidP="00582DF6">
            <w:pPr>
              <w:pStyle w:val="BodyText"/>
              <w:jc w:val="center"/>
            </w:pPr>
            <w:r>
              <w:t>Светска здравствена организација, Светска банка, UNICEF</w:t>
            </w:r>
          </w:p>
        </w:tc>
      </w:tr>
    </w:tbl>
    <w:p w:rsidR="00750436" w:rsidRDefault="00750436" w:rsidP="00582DF6">
      <w:pPr>
        <w:rPr>
          <w:sz w:val="24"/>
        </w:rPr>
        <w:sectPr w:rsidR="00750436">
          <w:pgSz w:w="16840" w:h="11910" w:orient="landscape"/>
          <w:pgMar w:top="1100" w:right="1020" w:bottom="880" w:left="580" w:header="0" w:footer="700" w:gutter="0"/>
          <w:cols w:space="720"/>
        </w:sectPr>
      </w:pPr>
    </w:p>
    <w:p w:rsidR="00750436" w:rsidRPr="00344E99" w:rsidRDefault="00750436" w:rsidP="00582DF6">
      <w:pPr>
        <w:pStyle w:val="BodyText"/>
        <w:rPr>
          <w:b/>
          <w:sz w:val="20"/>
        </w:rPr>
      </w:pPr>
      <w:r>
        <w:rPr>
          <w:noProof/>
        </w:rPr>
        <w:pict>
          <v:group id="Group 24" o:spid="_x0000_s1277" style="position:absolute;margin-left:0;margin-top:0;width:793.8pt;height:547.55pt;z-index:-251654144;mso-position-horizontal:left;mso-position-horizontal-relative:margin;mso-position-vertical:center;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">
            <v:rect id="Rectangle 34" o:spid="_x0000_s1278"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olcMA&#10;AADbAAAADwAAAGRycy9kb3ducmV2LnhtbESPwWrDMBBE74X+g9hCb43sloTiRgmpwZBeArVjel2s&#10;rW0irYylOO7fR4FCjsPMvGHW29kaMdHoe8cK0kUCgrhxuudWwbEqXt5B+ICs0TgmBX/kYbt5fFhj&#10;pt2Fv2kqQysihH2GCroQhkxK33Rk0S/cQBy9XzdaDFGOrdQjXiLcGvmaJCtpsee40OFAeUfNqTxb&#10;BYemXhY2mT5rUzr3hXlemZ9eqeenefcBItAc7uH/9l4reEvh9iX+ALm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XolcMAAADbAAAADwAAAAAAAAAAAAAAAACYAgAAZHJzL2Rv&#10;d25yZXYueG1sUEsFBgAAAAAEAAQA9QAAAIgDAAAAAA==&#10;" fillcolor="#999" stroked="f"/>
            <v:line id="Line 33" o:spid="_x0000_s1279"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fSOcEAAADbAAAADwAAAGRycy9kb3ducmV2LnhtbESPQWvCQBSE7wX/w/IKXopumoJK6ipW&#10;ELxqRTw+sq/Z0OzbkH1q8u9dodDjMDPfMMt17xt1oy7WgQ28TzNQxGWwNVcGTt+7yQJUFGSLTWAy&#10;MFCE9Wr0ssTChjsf6HaUSiUIxwINOJG20DqWjjzGaWiJk/cTOo+SZFdp2+E9wX2j8yybaY81pwWH&#10;LW0dlb/HqzdwzttwkLfLVoYwzN3XZRbziMaMX/vNJyihXv7Df+29NfCRw/NL+gF69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J9I5wQAAANsAAAAPAAAAAAAAAAAAAAAA&#10;AKECAABkcnMvZG93bnJldi54bWxQSwUGAAAAAAQABAD5AAAAjwMAAAAA&#10;" strokecolor="#999" strokeweight=".48pt"/>
            <v:line id="Line 32" o:spid="_x0000_s1280"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t3osIAAADbAAAADwAAAGRycy9kb3ducmV2LnhtbESPX2vCQBDE3wv9DscW+lLqxQgq0VNU&#10;KPTVP4iPS26bC+b2Qm7V5Nv3CgUfh5n5DbNc975Rd+piHdjAeJSBIi6DrbkycDp+fc5BRUG22AQm&#10;AwNFWK9eX5ZY2PDgPd0PUqkE4VigASfSFlrH0pHHOAotcfJ+QudRkuwqbTt8JLhvdJ5lU+2x5rTg&#10;sKWdo/J6uHkD57wNe/m47GQIw8xtL9OYRzTm/a3fLEAJ9fIM/7e/rYHJBP6+pB+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t3osIAAADbAAAADwAAAAAAAAAAAAAA&#10;AAChAgAAZHJzL2Rvd25yZXYueG1sUEsFBgAAAAAEAAQA+QAAAJADAAAAAA==&#10;" strokecolor="#999" strokeweight=".48pt"/>
            <v:line id="Line 31" o:spid="_x0000_s1281"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Lv1sIAAADbAAAADwAAAGRycy9kb3ducmV2LnhtbESPQWvCQBSE74X+h+UJvRTdNIqV6Cqt&#10;IHjVluLxkX1mg9m3Ifuqyb93CwWPw8x8w6w2vW/UlbpYBzbwNslAEZfB1lwZ+P7ajRegoiBbbAKT&#10;gYEibNbPTyssbLjxga5HqVSCcCzQgBNpC61j6chjnISWOHnn0HmUJLtK2w5vCe4bnWfZXHusOS04&#10;bGnrqLwcf72Bn7wNB3k9bWUIw7v7PM1jHtGYl1H/sQQl1Msj/N/eWwPTGfx9ST9A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ILv1sIAAADbAAAADwAAAAAAAAAAAAAA&#10;AAChAgAAZHJzL2Rvd25yZXYueG1sUEsFBgAAAAAEAAQA+QAAAJADAAAAAA==&#10;" strokecolor="#999" strokeweight=".48pt"/>
            <v:line id="Line 30" o:spid="_x0000_s1282"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VdwcIAAADbAAAADwAAAGRycy9kb3ducmV2LnhtbESPQWsCMRSE7wX/Q3hCL0WzVi2y3azY&#10;QqkXD2rx/Ng8N0uTl2WTruu/bwTB4zAz3zDFenBW9NSFxrOC2TQDQVx53XCt4Of4NVmBCBFZo/VM&#10;Cq4UYF2OngrMtb/wnvpDrEWCcMhRgYmxzaUMlSGHYepb4uSdfecwJtnVUnd4SXBn5WuWvUmHDacF&#10;gy19Gqp+D39OwUcmJW97eyS7uy6+ubbm9GKVeh4Pm3cQkYb4CN/bW61gvoTbl/QD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VVdwcIAAADbAAAADwAAAAAAAAAAAAAA&#10;AAChAgAAZHJzL2Rvd25yZXYueG1sUEsFBgAAAAAEAAQA+QAAAJADAAAAAA==&#10;" strokecolor="#999" strokeweight="1.44pt"/>
            <v:line id="Line 29" o:spid="_x0000_s1283"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zUOsIAAADbAAAADwAAAGRycy9kb3ducmV2LnhtbESPQWvCQBSE7wX/w/IKXkrdNIVYoqtY&#10;oeBVK+LxkX1mQ7NvQ/ZVk3/vCoUeh5n5hlmuB9+qK/WxCWzgbZaBIq6Cbbg2cPz+ev0AFQXZYhuY&#10;DIwUYb2aPC2xtOHGe7oepFYJwrFEA06kK7WOlSOPcRY64uRdQu9RkuxrbXu8JbhvdZ5lhfbYcFpw&#10;2NHWUfVz+PUGTnkX9vJy3soYxrn7PBcxj2jM9HnYLEAJDfIf/mvvrIH3Ah5f0g/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zUOsIAAADbAAAADwAAAAAAAAAAAAAA&#10;AAChAgAAZHJzL2Rvd25yZXYueG1sUEsFBgAAAAAEAAQA+QAAAJADAAAAAA==&#10;" strokecolor="#999" strokeweight=".48pt"/>
            <v:line id="Line 28" o:spid="_x0000_s1284"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tmLcIAAADbAAAADwAAAGRycy9kb3ducmV2LnhtbESPQWsCMRSE7wX/Q3hCL0WzVrGy3azY&#10;QqkXD2rx/Ng8N0uTl2WTruu/bwTB4zAz3zDFenBW9NSFxrOC2TQDQVx53XCt4Of4NVmBCBFZo/VM&#10;Cq4UYF2OngrMtb/wnvpDrEWCcMhRgYmxzaUMlSGHYepb4uSdfecwJtnVUnd4SXBn5WuWLaXDhtOC&#10;wZY+DVW/hz+n4COTkre9PZLdXRffXFtzerFKPY+HzTuISEN8hO/trVYwf4Pbl/QD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stmLcIAAADbAAAADwAAAAAAAAAAAAAA&#10;AAChAgAAZHJzL2Rvd25yZXYueG1sUEsFBgAAAAAEAAQA+QAAAJADAAAAAA==&#10;" strokecolor="#999" strokeweight="1.44pt"/>
            <v:line id="Line 27" o:spid="_x0000_s1285"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l074AAADbAAAADwAAAGRycy9kb3ducmV2LnhtbERPS2vCQBC+C/0PyxR6Ed2Ygi3RVVQo&#10;9OoD8Thkx2wwOxuyoyb/vnsoePz43st17xv1oC7WgQ3Mphko4jLYmisDp+PP5BtUFGSLTWAyMFCE&#10;9epttMTChifv6XGQSqUQjgUacCJtoXUsHXmM09ASJ+4aOo+SYFdp2+EzhftG51k21x5rTg0OW9o5&#10;Km+Huzdwztuwl/FlJ0MYvtz2Mo95RGM+3vvNApRQLy/xv/vXGvhMY9OX9AP06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9z+XTvgAAANsAAAAPAAAAAAAAAAAAAAAAAKEC&#10;AABkcnMvZG93bnJldi54bWxQSwUGAAAAAAQABAD5AAAAjAMAAAAA&#10;" strokecolor="#999" strokeweight=".48pt"/>
            <v:line id="Line 26" o:spid="_x0000_s1286"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NASMIAAADbAAAADwAAAGRycy9kb3ducmV2LnhtbESPX2vCQBDE3wt+h2OFvpR6MYJtU09R&#10;odBX/1B8XHLbXGhuL+RWTb59TxB8HGbmN8xi1ftGXaiLdWAD00kGirgMtubKwPHw9foOKgqyxSYw&#10;GRgowmo5elpgYcOVd3TZS6UShGOBBpxIW2gdS0ce4yS0xMn7DZ1HSbKrtO3wmuC+0XmWzbXHmtOC&#10;w5a2jsq//dkb+MnbsJOX01aGMLy5zWke84jGPI/79ScooV4e4Xv72xqYfcDtS/oBe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NASMIAAADbAAAADwAAAAAAAAAAAAAA&#10;AAChAgAAZHJzL2Rvd25yZXYueG1sUEsFBgAAAAAEAAQA+QAAAJADAAAAAA==&#10;" strokecolor="#999" strokeweight=".48pt"/>
            <v:rect id="Rectangle 25" o:spid="_x0000_s1287"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8+c78A&#10;AADbAAAADwAAAGRycy9kb3ducmV2LnhtbERPTYvCMBC9C/6HMII3TV3cRapRtCDoZWFbxevQjG0x&#10;mZQmW+u/N4eFPT7e92Y3WCN66nzjWMFinoAgLp1uuFJwKY6zFQgfkDUax6TgRR522/Fog6l2T/6h&#10;Pg+ViCHsU1RQh9CmUvqyJot+7lriyN1dZzFE2FVSd/iM4dbIjyT5khYbjg01tpTVVD7yX6vgu7x+&#10;Hm3SH64md+6MWVaYW6PUdDLs1yACDeFf/Oc+aQXLuD5+iT9Ab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z5zvwAAANsAAAAPAAAAAAAAAAAAAAAAAJgCAABkcnMvZG93bnJl&#10;di54bWxQSwUGAAAAAAQABAD1AAAAhAMAAAAA&#10;" fillcolor="#999" stroked="f"/>
            <w10:wrap anchorx="margin" anchory="page"/>
          </v:group>
        </w:pict>
      </w:r>
    </w:p>
    <w:tbl>
      <w:tblPr>
        <w:tblW w:w="1528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598"/>
        <w:gridCol w:w="2964"/>
        <w:gridCol w:w="2700"/>
        <w:gridCol w:w="2250"/>
        <w:gridCol w:w="2070"/>
        <w:gridCol w:w="2700"/>
      </w:tblGrid>
      <w:tr w:rsidR="00750436" w:rsidTr="00344E99">
        <w:trPr>
          <w:trHeight w:val="404"/>
        </w:trPr>
        <w:tc>
          <w:tcPr>
            <w:tcW w:w="15282"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 Унапређење остваривање права Рома на здравствену и социјалну заштиту</w:t>
            </w:r>
          </w:p>
        </w:tc>
      </w:tr>
      <w:tr w:rsidR="00750436" w:rsidTr="00137B27">
        <w:trPr>
          <w:trHeight w:val="940"/>
        </w:trPr>
        <w:tc>
          <w:tcPr>
            <w:tcW w:w="2598" w:type="dxa"/>
            <w:tcBorders>
              <w:top w:val="single" w:sz="12" w:space="0" w:color="000000"/>
              <w:bottom w:val="single" w:sz="12" w:space="0" w:color="000000"/>
              <w:right w:val="double" w:sz="2" w:space="0" w:color="000000"/>
            </w:tcBorders>
          </w:tcPr>
          <w:p w:rsidR="00750436" w:rsidRDefault="00750436" w:rsidP="00582DF6">
            <w:pPr>
              <w:pStyle w:val="TableParagraph"/>
              <w:spacing w:line="275" w:lineRule="exact"/>
              <w:ind w:left="419"/>
              <w:rPr>
                <w:b/>
                <w:sz w:val="24"/>
              </w:rPr>
            </w:pPr>
            <w:r>
              <w:rPr>
                <w:b/>
                <w:color w:val="6F2F9F"/>
                <w:sz w:val="24"/>
              </w:rPr>
              <w:t>АКТИВНОСТИ</w:t>
            </w:r>
          </w:p>
        </w:tc>
        <w:tc>
          <w:tcPr>
            <w:tcW w:w="2964"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TableParagraph"/>
              <w:spacing w:line="275" w:lineRule="exact"/>
              <w:ind w:left="365"/>
              <w:rPr>
                <w:b/>
                <w:sz w:val="24"/>
              </w:rPr>
            </w:pPr>
            <w:r>
              <w:rPr>
                <w:b/>
                <w:color w:val="6F2F9F"/>
                <w:sz w:val="24"/>
              </w:rPr>
              <w:t>ИНДИКАТОРИ</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55" w:right="215" w:firstLine="235"/>
              <w:rPr>
                <w:b/>
                <w:sz w:val="24"/>
              </w:rPr>
            </w:pPr>
            <w:r>
              <w:rPr>
                <w:b/>
                <w:color w:val="6F2F9F"/>
                <w:sz w:val="24"/>
              </w:rPr>
              <w:t>НОСИЛАЦ АКТИВНОСТИ</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243"/>
              <w:rPr>
                <w:b/>
                <w:sz w:val="24"/>
              </w:rPr>
            </w:pPr>
            <w:r>
              <w:rPr>
                <w:b/>
                <w:color w:val="6F2F9F"/>
                <w:sz w:val="24"/>
              </w:rPr>
              <w:t>ПАРТНЕРИ</w:t>
            </w:r>
          </w:p>
        </w:tc>
        <w:tc>
          <w:tcPr>
            <w:tcW w:w="207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5" w:lineRule="exact"/>
              <w:ind w:left="108" w:right="88"/>
              <w:jc w:val="center"/>
              <w:rPr>
                <w:b/>
                <w:sz w:val="24"/>
              </w:rPr>
            </w:pPr>
            <w:r>
              <w:rPr>
                <w:b/>
                <w:color w:val="6F2F9F"/>
                <w:sz w:val="24"/>
              </w:rPr>
              <w:t>ВРЕМЕНСКИ РОК</w:t>
            </w:r>
          </w:p>
        </w:tc>
        <w:tc>
          <w:tcPr>
            <w:tcW w:w="2700" w:type="dxa"/>
            <w:tcBorders>
              <w:top w:val="single" w:sz="12" w:space="0" w:color="000000"/>
              <w:left w:val="single" w:sz="12" w:space="0" w:color="000000"/>
              <w:bottom w:val="single" w:sz="12" w:space="0" w:color="000000"/>
            </w:tcBorders>
          </w:tcPr>
          <w:p w:rsidR="00750436" w:rsidRDefault="00750436" w:rsidP="00582DF6">
            <w:pPr>
              <w:pStyle w:val="TableParagraph"/>
              <w:spacing w:line="275" w:lineRule="exact"/>
              <w:ind w:left="843"/>
              <w:rPr>
                <w:b/>
                <w:sz w:val="24"/>
              </w:rPr>
            </w:pPr>
            <w:r>
              <w:rPr>
                <w:b/>
                <w:color w:val="6F2F9F"/>
                <w:sz w:val="24"/>
              </w:rPr>
              <w:t>ИЗВОРИ</w:t>
            </w:r>
          </w:p>
          <w:p w:rsidR="00750436" w:rsidRDefault="00750436" w:rsidP="00582DF6">
            <w:pPr>
              <w:pStyle w:val="TableParagraph"/>
              <w:ind w:left="322" w:right="300"/>
              <w:jc w:val="center"/>
              <w:rPr>
                <w:b/>
                <w:sz w:val="24"/>
              </w:rPr>
            </w:pPr>
            <w:r>
              <w:rPr>
                <w:b/>
                <w:color w:val="6F2F9F"/>
                <w:spacing w:val="-1"/>
                <w:sz w:val="24"/>
              </w:rPr>
              <w:t xml:space="preserve">ФИНАНСИРАЊА </w:t>
            </w:r>
            <w:r>
              <w:rPr>
                <w:b/>
                <w:color w:val="6F2F9F"/>
                <w:sz w:val="24"/>
              </w:rPr>
              <w:t>2018-2021</w:t>
            </w:r>
          </w:p>
        </w:tc>
      </w:tr>
      <w:tr w:rsidR="00750436" w:rsidTr="00344E99">
        <w:trPr>
          <w:trHeight w:val="1381"/>
        </w:trPr>
        <w:tc>
          <w:tcPr>
            <w:tcW w:w="2598" w:type="dxa"/>
            <w:tcBorders>
              <w:top w:val="single" w:sz="12" w:space="0" w:color="000000"/>
              <w:bottom w:val="single" w:sz="12" w:space="0" w:color="000000"/>
              <w:right w:val="double" w:sz="2" w:space="0" w:color="000000"/>
            </w:tcBorders>
          </w:tcPr>
          <w:p w:rsidR="00750436" w:rsidRDefault="00750436" w:rsidP="00582DF6">
            <w:pPr>
              <w:pStyle w:val="BodyText"/>
              <w:jc w:val="center"/>
            </w:pPr>
            <w:r>
              <w:t>Помоћ при набавци личних докумената ради остваривања права из</w:t>
            </w:r>
          </w:p>
          <w:p w:rsidR="00750436" w:rsidRDefault="00750436" w:rsidP="00582DF6">
            <w:pPr>
              <w:pStyle w:val="BodyText"/>
              <w:jc w:val="center"/>
            </w:pPr>
            <w:r>
              <w:t>области здравствене и социјалне заштите</w:t>
            </w:r>
          </w:p>
        </w:tc>
        <w:tc>
          <w:tcPr>
            <w:tcW w:w="2964"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Број лица за која су набављена лична</w:t>
            </w:r>
          </w:p>
          <w:p w:rsidR="00750436" w:rsidRDefault="00750436" w:rsidP="00582DF6">
            <w:pPr>
              <w:pStyle w:val="BodyText"/>
              <w:jc w:val="center"/>
            </w:pPr>
            <w:r>
              <w:t>документа</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Ромска Канцеларија Мобилнитим</w:t>
            </w:r>
          </w:p>
        </w:tc>
        <w:tc>
          <w:tcPr>
            <w:tcW w:w="225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 Центар за социјални рад</w:t>
            </w:r>
          </w:p>
        </w:tc>
        <w:tc>
          <w:tcPr>
            <w:tcW w:w="207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rPr>
                <w:b/>
                <w:sz w:val="23"/>
              </w:rPr>
            </w:pPr>
          </w:p>
          <w:p w:rsidR="00750436" w:rsidRDefault="00750436" w:rsidP="00582DF6">
            <w:pPr>
              <w:pStyle w:val="BodyText"/>
              <w:jc w:val="center"/>
            </w:pPr>
            <w:r>
              <w:t>2018-2021</w:t>
            </w:r>
          </w:p>
        </w:tc>
        <w:tc>
          <w:tcPr>
            <w:tcW w:w="2700" w:type="dxa"/>
            <w:tcBorders>
              <w:top w:val="single" w:sz="12" w:space="0" w:color="000000"/>
              <w:left w:val="single" w:sz="12" w:space="0" w:color="000000"/>
              <w:bottom w:val="single" w:sz="12" w:space="0" w:color="000000"/>
            </w:tcBorders>
          </w:tcPr>
          <w:p w:rsidR="00750436" w:rsidRDefault="00750436" w:rsidP="00582DF6">
            <w:pPr>
              <w:pStyle w:val="BodyText"/>
              <w:jc w:val="center"/>
            </w:pPr>
            <w:r>
              <w:t>Локална самоуправа</w:t>
            </w:r>
          </w:p>
        </w:tc>
      </w:tr>
      <w:tr w:rsidR="00750436" w:rsidTr="00137B27">
        <w:trPr>
          <w:trHeight w:val="931"/>
        </w:trPr>
        <w:tc>
          <w:tcPr>
            <w:tcW w:w="2598" w:type="dxa"/>
            <w:tcBorders>
              <w:top w:val="single" w:sz="12" w:space="0" w:color="000000"/>
              <w:right w:val="double" w:sz="2" w:space="0" w:color="000000"/>
            </w:tcBorders>
          </w:tcPr>
          <w:p w:rsidR="00750436" w:rsidRDefault="00750436" w:rsidP="00582DF6">
            <w:pPr>
              <w:pStyle w:val="BodyText"/>
              <w:jc w:val="center"/>
            </w:pPr>
            <w:r>
              <w:t>Едукација Рома о правима на здравствену заштиту</w:t>
            </w:r>
          </w:p>
        </w:tc>
        <w:tc>
          <w:tcPr>
            <w:tcW w:w="2964" w:type="dxa"/>
            <w:tcBorders>
              <w:top w:val="single" w:sz="12" w:space="0" w:color="000000"/>
              <w:left w:val="double" w:sz="2" w:space="0" w:color="000000"/>
              <w:right w:val="single" w:sz="12" w:space="0" w:color="000000"/>
            </w:tcBorders>
          </w:tcPr>
          <w:p w:rsidR="00750436" w:rsidRDefault="00750436" w:rsidP="00582DF6">
            <w:pPr>
              <w:pStyle w:val="BodyText"/>
              <w:jc w:val="center"/>
            </w:pPr>
            <w:r>
              <w:t>Број одржаних радионица</w:t>
            </w:r>
          </w:p>
          <w:p w:rsidR="00750436" w:rsidRDefault="00750436" w:rsidP="00582DF6">
            <w:pPr>
              <w:pStyle w:val="BodyText"/>
              <w:jc w:val="center"/>
            </w:pPr>
            <w:r>
              <w:t>Број одштампаних флајера</w:t>
            </w:r>
          </w:p>
        </w:tc>
        <w:tc>
          <w:tcPr>
            <w:tcW w:w="2700" w:type="dxa"/>
            <w:tcBorders>
              <w:top w:val="single" w:sz="12" w:space="0" w:color="000000"/>
              <w:left w:val="single" w:sz="12" w:space="0" w:color="000000"/>
              <w:right w:val="single" w:sz="12" w:space="0" w:color="000000"/>
            </w:tcBorders>
          </w:tcPr>
          <w:p w:rsidR="00750436" w:rsidRDefault="00750436" w:rsidP="00582DF6">
            <w:pPr>
              <w:pStyle w:val="BodyText"/>
              <w:jc w:val="center"/>
            </w:pPr>
            <w:r>
              <w:t>Ромска Канцеларија Мобилнитим</w:t>
            </w:r>
          </w:p>
        </w:tc>
        <w:tc>
          <w:tcPr>
            <w:tcW w:w="2250" w:type="dxa"/>
            <w:tcBorders>
              <w:top w:val="single" w:sz="12" w:space="0" w:color="000000"/>
              <w:left w:val="single" w:sz="12" w:space="0" w:color="000000"/>
              <w:right w:val="single" w:sz="12" w:space="0" w:color="000000"/>
            </w:tcBorders>
          </w:tcPr>
          <w:p w:rsidR="00750436" w:rsidRDefault="00750436" w:rsidP="00582DF6">
            <w:pPr>
              <w:pStyle w:val="BodyText"/>
              <w:jc w:val="center"/>
              <w:rPr>
                <w:b/>
                <w:sz w:val="23"/>
              </w:rPr>
            </w:pPr>
          </w:p>
          <w:p w:rsidR="00750436" w:rsidRDefault="00750436" w:rsidP="00582DF6">
            <w:pPr>
              <w:pStyle w:val="BodyText"/>
              <w:jc w:val="center"/>
            </w:pPr>
            <w:r>
              <w:t>Ромске и друге НВО</w:t>
            </w:r>
          </w:p>
        </w:tc>
        <w:tc>
          <w:tcPr>
            <w:tcW w:w="2070" w:type="dxa"/>
            <w:tcBorders>
              <w:top w:val="single" w:sz="12" w:space="0" w:color="000000"/>
              <w:left w:val="single" w:sz="12" w:space="0" w:color="000000"/>
              <w:right w:val="single" w:sz="12" w:space="0" w:color="000000"/>
            </w:tcBorders>
          </w:tcPr>
          <w:p w:rsidR="00750436" w:rsidRDefault="00750436" w:rsidP="00582DF6">
            <w:pPr>
              <w:pStyle w:val="BodyText"/>
              <w:jc w:val="center"/>
              <w:rPr>
                <w:b/>
                <w:sz w:val="23"/>
              </w:rPr>
            </w:pPr>
          </w:p>
          <w:p w:rsidR="00750436" w:rsidRDefault="00750436" w:rsidP="00582DF6">
            <w:pPr>
              <w:pStyle w:val="BodyText"/>
              <w:jc w:val="center"/>
            </w:pPr>
            <w:r>
              <w:t>2018-2021</w:t>
            </w:r>
          </w:p>
        </w:tc>
        <w:tc>
          <w:tcPr>
            <w:tcW w:w="2700" w:type="dxa"/>
            <w:tcBorders>
              <w:top w:val="single" w:sz="12" w:space="0" w:color="000000"/>
              <w:left w:val="single" w:sz="12" w:space="0" w:color="000000"/>
            </w:tcBorders>
          </w:tcPr>
          <w:p w:rsidR="00750436" w:rsidRDefault="00750436" w:rsidP="00582DF6">
            <w:pPr>
              <w:pStyle w:val="BodyText"/>
              <w:jc w:val="center"/>
            </w:pPr>
            <w:r>
              <w:t>Локална самоуправа</w:t>
            </w:r>
          </w:p>
        </w:tc>
      </w:tr>
    </w:tbl>
    <w:p w:rsidR="00750436" w:rsidRDefault="00750436" w:rsidP="00582DF6">
      <w:pPr>
        <w:pStyle w:val="BodyText"/>
        <w:rPr>
          <w:b/>
          <w:sz w:val="20"/>
        </w:rPr>
      </w:pPr>
    </w:p>
    <w:p w:rsidR="00750436" w:rsidRDefault="00750436" w:rsidP="00582DF6">
      <w:pPr>
        <w:pStyle w:val="BodyText"/>
        <w:spacing w:before="5"/>
        <w:rPr>
          <w:b/>
          <w:sz w:val="28"/>
        </w:rPr>
      </w:pPr>
    </w:p>
    <w:p w:rsidR="00750436" w:rsidRPr="006522CB" w:rsidRDefault="00750436" w:rsidP="00582DF6">
      <w:pPr>
        <w:pStyle w:val="ListParagraph"/>
        <w:numPr>
          <w:ilvl w:val="1"/>
          <w:numId w:val="4"/>
        </w:numPr>
        <w:tabs>
          <w:tab w:val="left" w:pos="1420"/>
        </w:tabs>
        <w:spacing w:before="86"/>
        <w:ind w:left="1419" w:hanging="1279"/>
        <w:rPr>
          <w:b/>
          <w:color w:val="6F2F9F"/>
          <w:sz w:val="32"/>
        </w:rPr>
      </w:pPr>
      <w:r>
        <w:rPr>
          <w:b/>
          <w:sz w:val="32"/>
        </w:rPr>
        <w:t>ЛАП за област културе, медија иинформисања</w:t>
      </w:r>
    </w:p>
    <w:p w:rsidR="00750436" w:rsidRDefault="00750436" w:rsidP="00582DF6">
      <w:pPr>
        <w:pStyle w:val="BodyText"/>
        <w:spacing w:before="1"/>
        <w:rPr>
          <w:b/>
        </w:rPr>
      </w:pPr>
    </w:p>
    <w:tbl>
      <w:tblPr>
        <w:tblW w:w="1533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549"/>
        <w:gridCol w:w="2973"/>
        <w:gridCol w:w="2700"/>
        <w:gridCol w:w="2340"/>
        <w:gridCol w:w="1980"/>
        <w:gridCol w:w="2790"/>
      </w:tblGrid>
      <w:tr w:rsidR="00750436" w:rsidTr="00D733E3">
        <w:trPr>
          <w:trHeight w:val="404"/>
        </w:trPr>
        <w:tc>
          <w:tcPr>
            <w:tcW w:w="15332" w:type="dxa"/>
            <w:gridSpan w:val="6"/>
            <w:tcBorders>
              <w:bottom w:val="single" w:sz="12" w:space="0" w:color="000000"/>
            </w:tcBorders>
          </w:tcPr>
          <w:p w:rsidR="00750436" w:rsidRDefault="00750436" w:rsidP="00582DF6">
            <w:pPr>
              <w:pStyle w:val="TableParagraph"/>
              <w:spacing w:line="272" w:lineRule="exact"/>
              <w:ind w:left="4"/>
              <w:rPr>
                <w:b/>
                <w:sz w:val="24"/>
              </w:rPr>
            </w:pPr>
            <w:r>
              <w:rPr>
                <w:b/>
                <w:color w:val="933634"/>
                <w:sz w:val="24"/>
              </w:rPr>
              <w:t>Циљ:Неговање културног идентитета</w:t>
            </w:r>
          </w:p>
        </w:tc>
      </w:tr>
      <w:tr w:rsidR="00750436" w:rsidTr="00137B27">
        <w:trPr>
          <w:trHeight w:val="1030"/>
        </w:trPr>
        <w:tc>
          <w:tcPr>
            <w:tcW w:w="2549" w:type="dxa"/>
            <w:tcBorders>
              <w:top w:val="single" w:sz="12" w:space="0" w:color="000000"/>
              <w:bottom w:val="single" w:sz="12" w:space="0" w:color="000000"/>
              <w:right w:val="single" w:sz="12" w:space="0" w:color="000000"/>
            </w:tcBorders>
          </w:tcPr>
          <w:p w:rsidR="00750436" w:rsidRDefault="00750436" w:rsidP="00582DF6">
            <w:pPr>
              <w:pStyle w:val="TableParagraph"/>
              <w:spacing w:line="272" w:lineRule="exact"/>
              <w:ind w:left="395"/>
              <w:rPr>
                <w:b/>
                <w:sz w:val="24"/>
              </w:rPr>
            </w:pPr>
            <w:r>
              <w:rPr>
                <w:b/>
                <w:color w:val="6F2F9F"/>
                <w:sz w:val="24"/>
              </w:rPr>
              <w:t>АКТИВНОСТИ</w:t>
            </w:r>
          </w:p>
        </w:tc>
        <w:tc>
          <w:tcPr>
            <w:tcW w:w="2973"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spacing w:line="272" w:lineRule="exact"/>
              <w:ind w:left="383"/>
              <w:rPr>
                <w:b/>
                <w:sz w:val="24"/>
              </w:rPr>
            </w:pPr>
            <w:r>
              <w:rPr>
                <w:b/>
                <w:color w:val="6F2F9F"/>
                <w:sz w:val="24"/>
              </w:rPr>
              <w:t>ИНДИКАТОРИ</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TableParagraph"/>
              <w:ind w:left="249" w:right="209" w:firstLine="235"/>
              <w:rPr>
                <w:b/>
                <w:sz w:val="24"/>
              </w:rPr>
            </w:pPr>
            <w:r>
              <w:rPr>
                <w:b/>
                <w:color w:val="6F2F9F"/>
                <w:sz w:val="24"/>
              </w:rPr>
              <w:t>НОСИЛАЦ АКТИВНОСТИ</w:t>
            </w:r>
          </w:p>
        </w:tc>
        <w:tc>
          <w:tcPr>
            <w:tcW w:w="234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TableParagraph"/>
              <w:spacing w:line="272" w:lineRule="exact"/>
              <w:ind w:left="238"/>
              <w:jc w:val="center"/>
              <w:rPr>
                <w:b/>
                <w:sz w:val="24"/>
              </w:rPr>
            </w:pPr>
            <w:r>
              <w:rPr>
                <w:b/>
                <w:color w:val="6F2F9F"/>
                <w:sz w:val="24"/>
              </w:rPr>
              <w:t>ПАРТНЕРИ</w:t>
            </w:r>
          </w:p>
        </w:tc>
        <w:tc>
          <w:tcPr>
            <w:tcW w:w="1980"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TableParagraph"/>
              <w:spacing w:line="272" w:lineRule="exact"/>
              <w:ind w:left="90" w:right="73"/>
              <w:jc w:val="center"/>
              <w:rPr>
                <w:b/>
                <w:sz w:val="24"/>
              </w:rPr>
            </w:pPr>
            <w:r>
              <w:rPr>
                <w:b/>
                <w:color w:val="6F2F9F"/>
                <w:sz w:val="24"/>
              </w:rPr>
              <w:t>ВРЕМЕНСКИ РОК</w:t>
            </w:r>
          </w:p>
        </w:tc>
        <w:tc>
          <w:tcPr>
            <w:tcW w:w="2790" w:type="dxa"/>
            <w:tcBorders>
              <w:top w:val="single" w:sz="12" w:space="0" w:color="000000"/>
              <w:left w:val="double" w:sz="2" w:space="0" w:color="000000"/>
              <w:bottom w:val="single" w:sz="12" w:space="0" w:color="000000"/>
            </w:tcBorders>
          </w:tcPr>
          <w:p w:rsidR="00750436" w:rsidRDefault="00750436" w:rsidP="00582DF6">
            <w:pPr>
              <w:pStyle w:val="TableParagraph"/>
              <w:spacing w:line="272" w:lineRule="exact"/>
              <w:ind w:left="870"/>
              <w:rPr>
                <w:b/>
                <w:sz w:val="24"/>
              </w:rPr>
            </w:pPr>
            <w:r>
              <w:rPr>
                <w:b/>
                <w:color w:val="6F2F9F"/>
                <w:sz w:val="24"/>
              </w:rPr>
              <w:t>ИЗВОРИ</w:t>
            </w:r>
          </w:p>
          <w:p w:rsidR="00750436" w:rsidRDefault="00750436" w:rsidP="00582DF6">
            <w:pPr>
              <w:pStyle w:val="TableParagraph"/>
              <w:ind w:left="352" w:right="332"/>
              <w:jc w:val="center"/>
              <w:rPr>
                <w:b/>
                <w:sz w:val="24"/>
              </w:rPr>
            </w:pPr>
            <w:r>
              <w:rPr>
                <w:b/>
                <w:color w:val="6F2F9F"/>
                <w:spacing w:val="-1"/>
                <w:sz w:val="24"/>
              </w:rPr>
              <w:t xml:space="preserve">ФИНАНСИРАЊА </w:t>
            </w:r>
            <w:r>
              <w:rPr>
                <w:b/>
                <w:color w:val="6F2F9F"/>
                <w:sz w:val="24"/>
              </w:rPr>
              <w:t>2018-2021</w:t>
            </w:r>
          </w:p>
        </w:tc>
      </w:tr>
      <w:tr w:rsidR="00750436" w:rsidTr="00D733E3">
        <w:trPr>
          <w:trHeight w:val="826"/>
        </w:trPr>
        <w:tc>
          <w:tcPr>
            <w:tcW w:w="2549" w:type="dxa"/>
            <w:tcBorders>
              <w:top w:val="single" w:sz="12" w:space="0" w:color="000000"/>
              <w:bottom w:val="single" w:sz="12" w:space="0" w:color="000000"/>
              <w:right w:val="single" w:sz="12" w:space="0" w:color="000000"/>
            </w:tcBorders>
          </w:tcPr>
          <w:p w:rsidR="00750436" w:rsidRDefault="00750436" w:rsidP="00582DF6">
            <w:pPr>
              <w:pStyle w:val="BodyText"/>
              <w:jc w:val="center"/>
            </w:pPr>
            <w:r>
              <w:t>Радионице о културном идентитету Рома за</w:t>
            </w:r>
          </w:p>
          <w:p w:rsidR="00750436" w:rsidRDefault="00750436" w:rsidP="00582DF6">
            <w:pPr>
              <w:pStyle w:val="BodyText"/>
              <w:jc w:val="center"/>
            </w:pPr>
            <w:r>
              <w:t>ученике ОШ и њихове</w:t>
            </w:r>
          </w:p>
        </w:tc>
        <w:tc>
          <w:tcPr>
            <w:tcW w:w="2973"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Број одржаних радионица</w:t>
            </w:r>
          </w:p>
          <w:p w:rsidR="00750436" w:rsidRDefault="00750436" w:rsidP="00582DF6">
            <w:pPr>
              <w:pStyle w:val="BodyText"/>
              <w:jc w:val="center"/>
            </w:pPr>
            <w:r>
              <w:t>Број учесника</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Ромска Канцеларија Основне и средње</w:t>
            </w:r>
          </w:p>
          <w:p w:rsidR="00750436" w:rsidRDefault="00750436" w:rsidP="00582DF6">
            <w:pPr>
              <w:pStyle w:val="BodyText"/>
              <w:jc w:val="center"/>
            </w:pPr>
            <w:r>
              <w:t>Школе</w:t>
            </w:r>
          </w:p>
        </w:tc>
        <w:tc>
          <w:tcPr>
            <w:tcW w:w="234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Канцеларија за ромска питања,</w:t>
            </w:r>
          </w:p>
          <w:p w:rsidR="00750436" w:rsidRDefault="00750436" w:rsidP="00582DF6">
            <w:pPr>
              <w:pStyle w:val="BodyText"/>
              <w:jc w:val="center"/>
            </w:pPr>
            <w:r>
              <w:t>Ромске НВО,</w:t>
            </w:r>
          </w:p>
        </w:tc>
        <w:tc>
          <w:tcPr>
            <w:tcW w:w="1980" w:type="dxa"/>
            <w:tcBorders>
              <w:top w:val="single" w:sz="12" w:space="0" w:color="000000"/>
              <w:left w:val="double" w:sz="2" w:space="0" w:color="000000"/>
              <w:bottom w:val="single" w:sz="12" w:space="0" w:color="000000"/>
              <w:right w:val="double" w:sz="2" w:space="0" w:color="000000"/>
            </w:tcBorders>
          </w:tcPr>
          <w:p w:rsidR="00750436" w:rsidRDefault="00750436" w:rsidP="00582DF6">
            <w:pPr>
              <w:pStyle w:val="BodyText"/>
              <w:jc w:val="center"/>
              <w:rPr>
                <w:b/>
                <w:sz w:val="23"/>
              </w:rPr>
            </w:pPr>
          </w:p>
          <w:p w:rsidR="00750436" w:rsidRDefault="00750436" w:rsidP="00582DF6">
            <w:pPr>
              <w:pStyle w:val="BodyText"/>
              <w:jc w:val="center"/>
            </w:pPr>
            <w:r>
              <w:t>2018-2021</w:t>
            </w:r>
          </w:p>
        </w:tc>
        <w:tc>
          <w:tcPr>
            <w:tcW w:w="2790" w:type="dxa"/>
            <w:tcBorders>
              <w:top w:val="single" w:sz="12" w:space="0" w:color="000000"/>
              <w:left w:val="double" w:sz="2" w:space="0" w:color="000000"/>
              <w:bottom w:val="single" w:sz="12" w:space="0" w:color="000000"/>
            </w:tcBorders>
          </w:tcPr>
          <w:p w:rsidR="00750436" w:rsidRDefault="00750436" w:rsidP="00582DF6">
            <w:pPr>
              <w:pStyle w:val="BodyText"/>
              <w:jc w:val="center"/>
              <w:rPr>
                <w:b/>
                <w:sz w:val="23"/>
              </w:rPr>
            </w:pPr>
          </w:p>
          <w:p w:rsidR="00750436" w:rsidRDefault="00750436" w:rsidP="00582DF6">
            <w:pPr>
              <w:pStyle w:val="BodyText"/>
              <w:jc w:val="center"/>
            </w:pPr>
            <w:r>
              <w:t>Локални, национални и међународни донатори</w:t>
            </w:r>
          </w:p>
        </w:tc>
      </w:tr>
    </w:tbl>
    <w:p w:rsidR="00750436" w:rsidRDefault="00750436" w:rsidP="00582DF6">
      <w:pPr>
        <w:pStyle w:val="BodyText"/>
        <w:jc w:val="center"/>
        <w:sectPr w:rsidR="00750436">
          <w:pgSz w:w="16840" w:h="11910" w:orient="landscape"/>
          <w:pgMar w:top="1100" w:right="1020" w:bottom="960" w:left="580" w:header="0" w:footer="700" w:gutter="0"/>
          <w:cols w:space="720"/>
        </w:sectPr>
      </w:pPr>
    </w:p>
    <w:p w:rsidR="00750436" w:rsidRDefault="00750436" w:rsidP="00582DF6">
      <w:pPr>
        <w:pStyle w:val="BodyText"/>
        <w:jc w:val="center"/>
        <w:rPr>
          <w:sz w:val="20"/>
        </w:rPr>
      </w:pPr>
      <w:r>
        <w:rPr>
          <w:noProof/>
        </w:rPr>
        <w:pict>
          <v:group id="Group 13" o:spid="_x0000_s1288" style="position:absolute;left:0;text-align:left;margin-left:24pt;margin-top:24pt;width:793.8pt;height:547.55pt;z-index:-251653120;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">
            <v:rect id="Rectangle 23" o:spid="_x0000_s1289"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Db08AA&#10;AADbAAAADwAAAGRycy9kb3ducmV2LnhtbERPz2vCMBS+C/sfwhN2s6nChtSmshUEvQirFq+P5q0t&#10;S15Kk9Xuv18OgseP73e+n60RE42+d6xgnaQgiBune24VXC+H1RaED8gajWNS8Ece9sXLIsdMuzt/&#10;0VSFVsQQ9hkq6EIYMil905FFn7iBOHLfbrQYIhxbqUe8x3Br5CZN36XFnmNDhwOVHTU/1a9VcG7q&#10;t4NNp8/aVM6dsCwv5tYr9bqcP3YgAs3hKX64j1rBJq6PX+IPkM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rDb08AAAADbAAAADwAAAAAAAAAAAAAAAACYAgAAZHJzL2Rvd25y&#10;ZXYueG1sUEsFBgAAAAAEAAQA9QAAAIUDAAAAAA==&#10;" fillcolor="#999" stroked="f"/>
            <v:line id="Line 22" o:spid="_x0000_s1290"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ak8IAAADbAAAADwAAAGRycy9kb3ducmV2LnhtbESPT2vCQBTE70K/w/IKvRTdmIOV1FWq&#10;IHj1D5LjI/uaDc2+DdmnJt++Wyh4HGbmN8xqM/hW3amPTWAD81kGirgKtuHawOW8ny5BRUG22AYm&#10;AyNF2KxfJissbHjwke4nqVWCcCzQgBPpCq1j5chjnIWOOHnfofcoSfa1tj0+Ety3Os+yhfbYcFpw&#10;2NHOUfVzunkD17wLR3kvdzKG8cNty0XMIxrz9jp8fYISGuQZ/m8frIF8Dn9f0g/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zak8IAAADbAAAADwAAAAAAAAAAAAAA&#10;AAChAgAAZHJzL2Rvd25yZXYueG1sUEsFBgAAAAAEAAQA+QAAAJADAAAAAA==&#10;" strokecolor="#999" strokeweight=".48pt"/>
            <v:line id="Line 21" o:spid="_x0000_s1291"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5E5MEAAADbAAAADwAAAGRycy9kb3ducmV2LnhtbESPQWsCMRSE74X+h/AEL6VmzcGWrVGs&#10;UOhVW4rHx+a5Wdy8LJun7v57Iwg9DjPzDbNcD6FVF+pTE9nCfFaAIq6ia7i28Pvz9foOKgmywzYy&#10;WRgpwXr1/LTE0sUr7+iyl1plCKcSLXiRrtQ6VZ4CplnsiLN3jH1AybKvtevxmuGh1aYoFjpgw3nB&#10;Y0dbT9Vpfw4W/kwXd/Jy2MoYxzf/eVgkk9Da6WTYfIASGuQ//Gh/OwvGwP1L/gF6d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kTkwQAAANsAAAAPAAAAAAAAAAAAAAAA&#10;AKECAABkcnMvZG93bnJldi54bWxQSwUGAAAAAAQABAD5AAAAjwMAAAAA&#10;" strokecolor="#999" strokeweight=".48pt"/>
            <v:line id="Line 20" o:spid="_x0000_s1292"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Lhf8EAAADbAAAADwAAAGRycy9kb3ducmV2LnhtbESPQWvCQBSE7wX/w/IKXopumoJK6ipW&#10;ELxqRTw+sq/Z0OzbkH1q8u9dodDjMDPfMMt17xt1oy7WgQ28TzNQxGWwNVcGTt+7yQJUFGSLTWAy&#10;MFCE9Wr0ssTChjsf6HaUSiUIxwINOJG20DqWjjzGaWiJk/cTOo+SZFdp2+E9wX2j8yybaY81pwWH&#10;LW0dlb/HqzdwzttwkLfLVoYwzN3XZRbziMaMX/vNJyihXv7Df+29NZB/wPNL+gF69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suF/wQAAANsAAAAPAAAAAAAAAAAAAAAA&#10;AKECAABkcnMvZG93bnJldi54bWxQSwUGAAAAAAQABAD5AAAAjwMAAAAA&#10;" strokecolor="#999" strokeweight=".48pt"/>
            <v:line id="Line 19" o:spid="_x0000_s1293"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Buh8IAAADbAAAADwAAAGRycy9kb3ducmV2LnhtbESPwWrDMBBE74H8g9hAL6GWa0IJrpXQ&#10;BEp96aFx6HmxtpaptDKW6jh/XxUCOQ4z84ap9rOzYqIx9J4VPGU5COLW6547Befm7XELIkRkjdYz&#10;KbhSgP1uuaiw1P7CnzSdYicShEOJCkyMQyllaA05DJkfiJP37UeHMcmxk3rES4I7K4s8f5YOe04L&#10;Bgc6Gmp/Tr9OwSGXkuvJNmQ/rpt37qz5WlulHlbz6wuISHO8h2/tWisoNvD/Jf0A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8Buh8IAAADbAAAADwAAAAAAAAAAAAAA&#10;AAChAgAAZHJzL2Rvd25yZXYueG1sUEsFBgAAAAAEAAQA+QAAAJADAAAAAA==&#10;" strokecolor="#999" strokeweight="1.44pt"/>
            <v:line id="Line 18" o:spid="_x0000_s1294"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fckMEAAADbAAAADwAAAGRycy9kb3ducmV2LnhtbESPQWvCQBSE7wX/w/IKXopuGqhK6ipW&#10;ELxqRTw+sq/Z0OzbkH1q8u9dodDjMDPfMMt17xt1oy7WgQ28TzNQxGWwNVcGTt+7yQJUFGSLTWAy&#10;MFCE9Wr0ssTChjsf6HaUSiUIxwINOJG20DqWjjzGaWiJk/cTOo+SZFdp2+E9wX2j8yybaY81pwWH&#10;LW0dlb/HqzdwzttwkLfLVoYwzN3XZRbziMaMX/vNJyihXv7Df+29NZB/wPNL+gF69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F9yQwQAAANsAAAAPAAAAAAAAAAAAAAAA&#10;AKECAABkcnMvZG93bnJldi54bWxQSwUGAAAAAAQABAD5AAAAjwMAAAAA&#10;" strokecolor="#999" strokeweight=".48pt"/>
            <v:line id="Line 17" o:spid="_x0000_s1295"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5Va8AAAADbAAAADwAAAGRycy9kb3ducmV2LnhtbESPT4vCMBTE74LfITxhL6KpsohUo6gg&#10;etmDf/D8aJ5NMXkpTaz1228WFjwOM/MbZrnunBUtNaHyrGAyzkAQF15XXCq4XvajOYgQkTVaz6Tg&#10;TQHWq35vibn2Lz5Re46lSBAOOSowMda5lKEw5DCMfU2cvLtvHMYkm1LqBl8J7qycZtlMOqw4LRis&#10;aWeoeJyfTsE2k5KPrb2Q/Xl/H7i05ja0Sn0Nus0CRKQufsL/7aNWMJ3B35f0A+Tq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heVWvAAAAA2wAAAA8AAAAAAAAAAAAAAAAA&#10;oQIAAGRycy9kb3ducmV2LnhtbFBLBQYAAAAABAAEAPkAAACOAwAAAAA=&#10;" strokecolor="#999" strokeweight="1.44pt"/>
            <v:line id="Line 16" o:spid="_x0000_s1296"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nnfMIAAADbAAAADwAAAGRycy9kb3ducmV2LnhtbESPQWvCQBSE74L/YXlCL1I35qAldROq&#10;IPSqLeLxkX3NhmbfhuxTk3/fLRR6HGbmG2ZXjb5TdxpiG9jAepWBIq6Dbbkx8PlxfH4BFQXZYheY&#10;DEwUoSrnsx0WNjz4RPezNCpBOBZowIn0hdaxduQxrkJPnLyvMHiUJIdG2wEfCe47nWfZRntsOS04&#10;7OngqP4+37yBS96HkyyvB5nCtHX76ybmEY15Woxvr6CERvkP/7XfrYF8C79f0g/Q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YnnfMIAAADbAAAADwAAAAAAAAAAAAAA&#10;AAChAgAAZHJzL2Rvd25yZXYueG1sUEsFBgAAAAAEAAQA+QAAAJADAAAAAA==&#10;" strokecolor="#999" strokeweight=".48pt"/>
            <v:line id="Line 15" o:spid="_x0000_s1297"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ZzDr4AAADbAAAADwAAAGRycy9kb3ducmV2LnhtbERPS4vCMBC+C/sfwizsRTS1B5WuUVQQ&#10;9uoD8Tg0s02xmZRm1Pbfbw4LHj++92rT+0Y9qYt1YAOzaQaKuAy25srA5XyYLEFFQbbYBCYDA0XY&#10;rD9GKyxsePGRniepVArhWKABJ9IWWsfSkcc4DS1x4n5D51ES7CptO3ylcN/oPMvm2mPNqcFhS3tH&#10;5f308AaueRuOMr7tZQjDwu1u85hHNObrs99+gxLq5S3+d/9YA3kam76kH6DXf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4FnMOvgAAANsAAAAPAAAAAAAAAAAAAAAAAKEC&#10;AABkcnMvZG93bnJldi54bWxQSwUGAAAAAAQABAD5AAAAjAMAAAAA&#10;" strokecolor="#999" strokeweight=".48pt"/>
            <v:rect id="Rectangle 14" o:spid="_x0000_s1298"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pyTsMA&#10;AADbAAAADwAAAGRycy9kb3ducmV2LnhtbESPwWrDMBBE74X8g9hCbo1cQ0rjRgmJwdBcCrVjcl2s&#10;rW0irYylOs7fV4VCj8PMvGG2+9kaMdHoe8cKnlcJCOLG6Z5bBeeqeHoF4QOyRuOYFNzJw363eNhi&#10;pt2NP2kqQysihH2GCroQhkxK33Rk0a/cQBy9LzdaDFGOrdQj3iLcGpkmyYu02HNc6HCgvKPmWn5b&#10;BR9NvS5sMh1rUzp3wjyvzKVXavk4H95ABJrDf/iv/a4VpB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pyTsMAAADbAAAADwAAAAAAAAAAAAAAAACYAgAAZHJzL2Rv&#10;d25yZXYueG1sUEsFBgAAAAAEAAQA9QAAAIgDAAAAAA==&#10;" fillcolor="#999" stroked="f"/>
            <w10:wrap anchorx="page" anchory="page"/>
          </v:group>
        </w:pict>
      </w:r>
    </w:p>
    <w:p w:rsidR="00750436" w:rsidRDefault="00750436" w:rsidP="00582DF6">
      <w:pPr>
        <w:pStyle w:val="BodyText"/>
        <w:jc w:val="center"/>
        <w:rPr>
          <w:sz w:val="17"/>
        </w:rPr>
      </w:pPr>
    </w:p>
    <w:tbl>
      <w:tblPr>
        <w:tblW w:w="15332" w:type="dxa"/>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549"/>
        <w:gridCol w:w="2973"/>
        <w:gridCol w:w="2700"/>
        <w:gridCol w:w="2340"/>
        <w:gridCol w:w="1980"/>
        <w:gridCol w:w="2790"/>
      </w:tblGrid>
      <w:tr w:rsidR="00750436" w:rsidTr="00D733E3">
        <w:trPr>
          <w:trHeight w:val="550"/>
        </w:trPr>
        <w:tc>
          <w:tcPr>
            <w:tcW w:w="2549" w:type="dxa"/>
            <w:tcBorders>
              <w:left w:val="single" w:sz="8" w:space="0" w:color="000000"/>
            </w:tcBorders>
          </w:tcPr>
          <w:p w:rsidR="00750436" w:rsidRDefault="00750436" w:rsidP="00582DF6">
            <w:pPr>
              <w:pStyle w:val="BodyText"/>
              <w:jc w:val="center"/>
            </w:pPr>
            <w:r>
              <w:t>Родитеље</w:t>
            </w:r>
          </w:p>
        </w:tc>
        <w:tc>
          <w:tcPr>
            <w:tcW w:w="2973" w:type="dxa"/>
          </w:tcPr>
          <w:p w:rsidR="00750436" w:rsidRDefault="00750436" w:rsidP="00582DF6">
            <w:pPr>
              <w:pStyle w:val="BodyText"/>
              <w:jc w:val="center"/>
            </w:pPr>
            <w:r>
              <w:t>радионица</w:t>
            </w:r>
          </w:p>
        </w:tc>
        <w:tc>
          <w:tcPr>
            <w:tcW w:w="2700" w:type="dxa"/>
          </w:tcPr>
          <w:p w:rsidR="00750436" w:rsidRDefault="00750436" w:rsidP="00582DF6">
            <w:pPr>
              <w:pStyle w:val="BodyText"/>
              <w:jc w:val="center"/>
            </w:pPr>
            <w:r>
              <w:t>Предшколска</w:t>
            </w:r>
          </w:p>
          <w:p w:rsidR="00750436" w:rsidRDefault="00750436" w:rsidP="00582DF6">
            <w:pPr>
              <w:pStyle w:val="BodyText"/>
              <w:jc w:val="center"/>
            </w:pPr>
            <w:r>
              <w:t>Установа</w:t>
            </w:r>
          </w:p>
        </w:tc>
        <w:tc>
          <w:tcPr>
            <w:tcW w:w="2340" w:type="dxa"/>
            <w:tcBorders>
              <w:right w:val="double" w:sz="2" w:space="0" w:color="000000"/>
            </w:tcBorders>
          </w:tcPr>
          <w:p w:rsidR="00750436" w:rsidRDefault="00750436" w:rsidP="00582DF6">
            <w:pPr>
              <w:pStyle w:val="BodyText"/>
              <w:jc w:val="center"/>
            </w:pPr>
            <w:r>
              <w:t>Мобилни тим</w:t>
            </w:r>
          </w:p>
        </w:tc>
        <w:tc>
          <w:tcPr>
            <w:tcW w:w="1980" w:type="dxa"/>
            <w:tcBorders>
              <w:left w:val="double" w:sz="2" w:space="0" w:color="000000"/>
              <w:right w:val="double" w:sz="2" w:space="0" w:color="000000"/>
            </w:tcBorders>
          </w:tcPr>
          <w:p w:rsidR="00750436" w:rsidRDefault="00750436" w:rsidP="00582DF6">
            <w:pPr>
              <w:pStyle w:val="BodyText"/>
              <w:jc w:val="center"/>
            </w:pPr>
          </w:p>
        </w:tc>
        <w:tc>
          <w:tcPr>
            <w:tcW w:w="2790" w:type="dxa"/>
            <w:tcBorders>
              <w:left w:val="double" w:sz="2" w:space="0" w:color="000000"/>
              <w:right w:val="single" w:sz="8" w:space="0" w:color="000000"/>
            </w:tcBorders>
          </w:tcPr>
          <w:p w:rsidR="00750436" w:rsidRDefault="00750436" w:rsidP="00582DF6">
            <w:pPr>
              <w:pStyle w:val="BodyText"/>
              <w:jc w:val="center"/>
            </w:pPr>
          </w:p>
        </w:tc>
      </w:tr>
      <w:tr w:rsidR="00750436" w:rsidTr="00D733E3">
        <w:trPr>
          <w:trHeight w:val="2207"/>
        </w:trPr>
        <w:tc>
          <w:tcPr>
            <w:tcW w:w="2549" w:type="dxa"/>
            <w:tcBorders>
              <w:left w:val="single" w:sz="8" w:space="0" w:color="000000"/>
            </w:tcBorders>
          </w:tcPr>
          <w:p w:rsidR="00750436" w:rsidRDefault="00750436" w:rsidP="00582DF6">
            <w:pPr>
              <w:pStyle w:val="BodyText"/>
              <w:jc w:val="center"/>
            </w:pPr>
            <w:r>
              <w:t>Организација</w:t>
            </w:r>
          </w:p>
          <w:p w:rsidR="00750436" w:rsidRDefault="00750436" w:rsidP="00582DF6">
            <w:pPr>
              <w:pStyle w:val="BodyText"/>
              <w:jc w:val="center"/>
            </w:pPr>
            <w:r>
              <w:t>манифестације културе и традиције Рома (Васуљица-Ерделези) и Светски Дан Рома 8.априла на подручју града и Градске</w:t>
            </w:r>
          </w:p>
          <w:p w:rsidR="00750436" w:rsidRDefault="00750436" w:rsidP="00582DF6">
            <w:pPr>
              <w:pStyle w:val="BodyText"/>
              <w:jc w:val="center"/>
            </w:pPr>
            <w:r>
              <w:t>општине Врањска Бања</w:t>
            </w:r>
          </w:p>
        </w:tc>
        <w:tc>
          <w:tcPr>
            <w:tcW w:w="2973" w:type="dxa"/>
          </w:tcPr>
          <w:p w:rsidR="00750436" w:rsidRDefault="00750436" w:rsidP="00582DF6">
            <w:pPr>
              <w:pStyle w:val="BodyText"/>
              <w:jc w:val="center"/>
            </w:pPr>
            <w:r>
              <w:t xml:space="preserve">Квалитет одржане манифестације </w:t>
            </w:r>
          </w:p>
          <w:p w:rsidR="00750436" w:rsidRDefault="00750436" w:rsidP="00582DF6">
            <w:pPr>
              <w:pStyle w:val="BodyText"/>
              <w:jc w:val="center"/>
            </w:pPr>
            <w:r>
              <w:t>Број учесника</w:t>
            </w:r>
          </w:p>
        </w:tc>
        <w:tc>
          <w:tcPr>
            <w:tcW w:w="2700" w:type="dxa"/>
          </w:tcPr>
          <w:p w:rsidR="00750436" w:rsidRDefault="00750436" w:rsidP="00582DF6">
            <w:pPr>
              <w:pStyle w:val="BodyText"/>
              <w:jc w:val="center"/>
            </w:pPr>
            <w:r>
              <w:t xml:space="preserve">Ромска Канцеларија </w:t>
            </w:r>
          </w:p>
          <w:p w:rsidR="00750436" w:rsidRDefault="00750436" w:rsidP="00582DF6">
            <w:pPr>
              <w:pStyle w:val="BodyText"/>
              <w:jc w:val="center"/>
            </w:pPr>
            <w:r>
              <w:t>Мобилни тим</w:t>
            </w:r>
          </w:p>
          <w:p w:rsidR="00750436" w:rsidRDefault="00750436" w:rsidP="00582DF6">
            <w:pPr>
              <w:pStyle w:val="BodyText"/>
              <w:jc w:val="center"/>
            </w:pPr>
            <w:r>
              <w:t>Ромске НВО</w:t>
            </w:r>
          </w:p>
        </w:tc>
        <w:tc>
          <w:tcPr>
            <w:tcW w:w="2340" w:type="dxa"/>
            <w:tcBorders>
              <w:right w:val="double" w:sz="2" w:space="0" w:color="000000"/>
            </w:tcBorders>
          </w:tcPr>
          <w:p w:rsidR="00750436" w:rsidRDefault="00750436" w:rsidP="00582DF6">
            <w:pPr>
              <w:pStyle w:val="BodyText"/>
              <w:jc w:val="center"/>
            </w:pPr>
            <w:r>
              <w:t>Локална самоуправа Школе</w:t>
            </w:r>
          </w:p>
          <w:p w:rsidR="00750436" w:rsidRDefault="00750436" w:rsidP="00582DF6">
            <w:pPr>
              <w:pStyle w:val="BodyText"/>
              <w:jc w:val="center"/>
            </w:pPr>
            <w:r>
              <w:t>Предшколска установа</w:t>
            </w:r>
          </w:p>
        </w:tc>
        <w:tc>
          <w:tcPr>
            <w:tcW w:w="1980" w:type="dxa"/>
            <w:tcBorders>
              <w:left w:val="double" w:sz="2" w:space="0" w:color="000000"/>
              <w:right w:val="double" w:sz="2" w:space="0" w:color="000000"/>
            </w:tcBorders>
          </w:tcPr>
          <w:p w:rsidR="00750436" w:rsidRDefault="00750436" w:rsidP="00582DF6">
            <w:pPr>
              <w:pStyle w:val="BodyText"/>
              <w:jc w:val="center"/>
              <w:rPr>
                <w:sz w:val="23"/>
              </w:rPr>
            </w:pPr>
          </w:p>
          <w:p w:rsidR="00750436" w:rsidRDefault="00750436" w:rsidP="00582DF6">
            <w:pPr>
              <w:pStyle w:val="BodyText"/>
              <w:jc w:val="center"/>
            </w:pPr>
            <w:r>
              <w:t>2018-2021</w:t>
            </w:r>
          </w:p>
        </w:tc>
        <w:tc>
          <w:tcPr>
            <w:tcW w:w="2790" w:type="dxa"/>
            <w:tcBorders>
              <w:left w:val="double" w:sz="2" w:space="0" w:color="000000"/>
              <w:right w:val="single" w:sz="8" w:space="0" w:color="000000"/>
            </w:tcBorders>
          </w:tcPr>
          <w:p w:rsidR="00750436" w:rsidRDefault="00750436" w:rsidP="00582DF6">
            <w:pPr>
              <w:pStyle w:val="BodyText"/>
              <w:jc w:val="center"/>
              <w:rPr>
                <w:sz w:val="23"/>
              </w:rPr>
            </w:pPr>
          </w:p>
          <w:p w:rsidR="00750436" w:rsidRDefault="00750436" w:rsidP="00582DF6">
            <w:pPr>
              <w:pStyle w:val="BodyText"/>
              <w:jc w:val="center"/>
            </w:pPr>
            <w:r>
              <w:t>Локални, национални и међународни донатори</w:t>
            </w:r>
          </w:p>
        </w:tc>
      </w:tr>
      <w:tr w:rsidR="00750436" w:rsidTr="00D733E3">
        <w:trPr>
          <w:trHeight w:val="1657"/>
        </w:trPr>
        <w:tc>
          <w:tcPr>
            <w:tcW w:w="2549" w:type="dxa"/>
            <w:tcBorders>
              <w:left w:val="single" w:sz="8" w:space="0" w:color="000000"/>
              <w:bottom w:val="single" w:sz="8" w:space="0" w:color="000000"/>
            </w:tcBorders>
          </w:tcPr>
          <w:p w:rsidR="00750436" w:rsidRDefault="00750436" w:rsidP="00582DF6">
            <w:pPr>
              <w:pStyle w:val="BodyText"/>
              <w:jc w:val="center"/>
            </w:pPr>
            <w:r>
              <w:t>Организовање- реализација ТВ и радио емисија иштампаних</w:t>
            </w:r>
          </w:p>
          <w:p w:rsidR="00750436" w:rsidRDefault="00750436" w:rsidP="00582DF6">
            <w:pPr>
              <w:pStyle w:val="BodyText"/>
              <w:jc w:val="center"/>
            </w:pPr>
            <w:r>
              <w:t>брошура ,,Ромски језик са елементима националне културе“</w:t>
            </w:r>
          </w:p>
        </w:tc>
        <w:tc>
          <w:tcPr>
            <w:tcW w:w="2973" w:type="dxa"/>
            <w:tcBorders>
              <w:bottom w:val="single" w:sz="8" w:space="0" w:color="000000"/>
            </w:tcBorders>
          </w:tcPr>
          <w:p w:rsidR="00750436" w:rsidRDefault="00750436" w:rsidP="00582DF6">
            <w:pPr>
              <w:pStyle w:val="BodyText"/>
              <w:jc w:val="center"/>
            </w:pPr>
            <w:r>
              <w:t>Број брошура, број ТВ и радиоемисија</w:t>
            </w:r>
          </w:p>
        </w:tc>
        <w:tc>
          <w:tcPr>
            <w:tcW w:w="2700" w:type="dxa"/>
            <w:tcBorders>
              <w:bottom w:val="single" w:sz="8" w:space="0" w:color="000000"/>
            </w:tcBorders>
          </w:tcPr>
          <w:p w:rsidR="00750436" w:rsidRDefault="00750436" w:rsidP="00582DF6">
            <w:pPr>
              <w:pStyle w:val="BodyText"/>
              <w:jc w:val="center"/>
            </w:pPr>
            <w:r>
              <w:t xml:space="preserve">Ромска Канцеларија </w:t>
            </w:r>
          </w:p>
          <w:p w:rsidR="00750436" w:rsidRDefault="00750436" w:rsidP="00582DF6">
            <w:pPr>
              <w:pStyle w:val="BodyText"/>
              <w:jc w:val="center"/>
            </w:pPr>
            <w:r>
              <w:t>Мобилни тим</w:t>
            </w:r>
          </w:p>
          <w:p w:rsidR="00750436" w:rsidRDefault="00750436" w:rsidP="00582DF6">
            <w:pPr>
              <w:pStyle w:val="BodyText"/>
              <w:jc w:val="center"/>
            </w:pPr>
            <w:r>
              <w:t>Ромске НВО</w:t>
            </w:r>
          </w:p>
        </w:tc>
        <w:tc>
          <w:tcPr>
            <w:tcW w:w="2340" w:type="dxa"/>
            <w:tcBorders>
              <w:bottom w:val="single" w:sz="8" w:space="0" w:color="000000"/>
              <w:right w:val="double" w:sz="2" w:space="0" w:color="000000"/>
            </w:tcBorders>
          </w:tcPr>
          <w:p w:rsidR="00750436" w:rsidRDefault="00750436" w:rsidP="00582DF6">
            <w:pPr>
              <w:pStyle w:val="BodyText"/>
              <w:jc w:val="center"/>
            </w:pPr>
            <w:r>
              <w:t>Локалне и регионалне РТВ куће и новине</w:t>
            </w:r>
          </w:p>
        </w:tc>
        <w:tc>
          <w:tcPr>
            <w:tcW w:w="1980" w:type="dxa"/>
            <w:tcBorders>
              <w:left w:val="double" w:sz="2" w:space="0" w:color="000000"/>
              <w:bottom w:val="single" w:sz="8" w:space="0" w:color="000000"/>
              <w:right w:val="double" w:sz="2" w:space="0" w:color="000000"/>
            </w:tcBorders>
          </w:tcPr>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pPr>
            <w:r>
              <w:t>2018-2021</w:t>
            </w:r>
          </w:p>
        </w:tc>
        <w:tc>
          <w:tcPr>
            <w:tcW w:w="2790" w:type="dxa"/>
            <w:tcBorders>
              <w:left w:val="double" w:sz="2" w:space="0" w:color="000000"/>
              <w:bottom w:val="single" w:sz="8" w:space="0" w:color="000000"/>
              <w:right w:val="single" w:sz="8" w:space="0" w:color="000000"/>
            </w:tcBorders>
          </w:tcPr>
          <w:p w:rsidR="00750436" w:rsidRDefault="00750436" w:rsidP="00582DF6">
            <w:pPr>
              <w:pStyle w:val="BodyText"/>
              <w:jc w:val="center"/>
              <w:rPr>
                <w:sz w:val="23"/>
              </w:rPr>
            </w:pPr>
          </w:p>
          <w:p w:rsidR="00750436" w:rsidRDefault="00750436" w:rsidP="00582DF6">
            <w:pPr>
              <w:pStyle w:val="BodyText"/>
              <w:jc w:val="center"/>
            </w:pPr>
            <w:r>
              <w:t>Локални, национални и међународни донатори</w:t>
            </w:r>
          </w:p>
        </w:tc>
      </w:tr>
    </w:tbl>
    <w:p w:rsidR="00750436" w:rsidRDefault="00750436" w:rsidP="00582DF6">
      <w:pPr>
        <w:rPr>
          <w:sz w:val="24"/>
        </w:rPr>
        <w:sectPr w:rsidR="00750436">
          <w:pgSz w:w="16840" w:h="11910" w:orient="landscape"/>
          <w:pgMar w:top="1100" w:right="1020" w:bottom="880" w:left="580" w:header="0" w:footer="700" w:gutter="0"/>
          <w:cols w:space="720"/>
        </w:sectPr>
      </w:pPr>
    </w:p>
    <w:p w:rsidR="00750436" w:rsidRDefault="00750436" w:rsidP="00582DF6">
      <w:pPr>
        <w:pStyle w:val="BodyText"/>
        <w:rPr>
          <w:sz w:val="29"/>
        </w:rPr>
      </w:pPr>
      <w:r>
        <w:rPr>
          <w:noProof/>
        </w:rPr>
        <w:pict>
          <v:group id="Group 2" o:spid="_x0000_s1299" style="position:absolute;margin-left:24pt;margin-top:24pt;width:793.8pt;height:547.55pt;z-index:-251652096;mso-position-horizontal-relative:page;mso-position-vertical-relative:page" coordorigin="480,480" coordsize="15876,1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">
            <v:rect id="Rectangle 12" o:spid="_x0000_s1300" style="position:absolute;left:480;top:480;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6T8EA&#10;AADaAAAADwAAAGRycy9kb3ducmV2LnhtbESPQYvCMBSE7wv+h/AEb2uq4OJWo2hB0IuwdcXro3m2&#10;xeSlNLHWf28WFjwOM/MNs1z31oiOWl87VjAZJyCIC6drLhX8nnafcxA+IGs0jknBkzysV4OPJaba&#10;PfiHujyUIkLYp6igCqFJpfRFRRb92DXE0bu61mKIsi2lbvER4dbIaZJ8SYs1x4UKG8oqKm753So4&#10;FufZzibd9mxy5w6YZSdzqZUaDfvNAkSgPrzD/+29VvANf1fiD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uk/BAAAA2gAAAA8AAAAAAAAAAAAAAAAAmAIAAGRycy9kb3du&#10;cmV2LnhtbFBLBQYAAAAABAAEAPUAAACGAwAAAAA=&#10;" fillcolor="#999" stroked="f"/>
            <v:line id="Line 11" o:spid="_x0000_s1301" style="position:absolute;visibility:visible" from="509,485" to="1632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y1tcIAAADbAAAADwAAAGRycy9kb3ducmV2LnhtbESPQWvDMAyF74P9B6PBLqN1lkNXsrql&#10;LQx2bTdKjyLW4tBYDrHaJv9+Ogx2k3hP731abcbYmRsNuU3s4HVegCGuk2+5cfD99TFbgsmC7LFL&#10;TA4myrBZPz6ssPLpzge6HaUxGsK5QgdBpK+szXWgiHmeemLVftIQUXQdGusHvGt47GxZFAsbsWVt&#10;CNjTPlB9OV6jg1PZp4O8nPcypekt7M6LXGZ07vlp3L6DERrl3/x3/ekVX+n1Fx3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y1tcIAAADbAAAADwAAAAAAAAAAAAAA&#10;AAChAgAAZHJzL2Rvd25yZXYueG1sUEsFBgAAAAAEAAQA+QAAAJADAAAAAA==&#10;" strokecolor="#999" strokeweight=".48pt"/>
            <v:line id="Line 10" o:spid="_x0000_s1302" style="position:absolute;visibility:visible" from="509,504" to="16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AQLr8AAADbAAAADwAAAGRycy9kb3ducmV2LnhtbERPS2vCQBC+C/0PyxR6KboxByupq1RB&#10;8OoDyXHITrOh2dmQHTX5991Cwdt8fM9ZbQbfqjv1sQlsYD7LQBFXwTZcG7ic99MlqCjIFtvAZGCk&#10;CJv1y2SFhQ0PPtL9JLVKIRwLNOBEukLrWDnyGGehI07cd+g9SoJ9rW2PjxTuW51n2UJ7bDg1OOxo&#10;56j6Od28gWvehaO8lzsZw/jhtuUi5hGNeXsdvj5BCQ3yFP+7DzbNn8PfL+kAvf4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0AQLr8AAADbAAAADwAAAAAAAAAAAAAAAACh&#10;AgAAZHJzL2Rvd25yZXYueG1sUEsFBgAAAAAEAAQA+QAAAI0DAAAAAA==&#10;" strokecolor="#999" strokeweight=".48pt"/>
            <v:line id="Line 9" o:spid="_x0000_s1303" style="position:absolute;visibility:visible" from="485,480" to="485,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KOWb8AAADbAAAADwAAAGRycy9kb3ducmV2LnhtbERPS2vCQBC+F/wPyxS8FN2Yg5XoKlUo&#10;9OoD8Thkp9nQ7GzIjpr8e1cQepuP7zmrTe8bdaMu1oENzKYZKOIy2JorA6fj92QBKgqyxSYwGRgo&#10;wmY9elthYcOd93Q7SKVSCMcCDTiRttA6lo48xmloiRP3GzqPkmBXadvhPYX7RudZNtcea04NDlva&#10;OSr/Dldv4Jy3YS8fl50MYfh028s85hGNGb/3X0tQQr38i1/uH5vm5/D8JR2g1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5KOWb8AAADbAAAADwAAAAAAAAAAAAAAAACh&#10;AgAAZHJzL2Rvd25yZXYueG1sUEsFBgAAAAAEAAQA+QAAAI0DAAAAAA==&#10;" strokecolor="#999" strokeweight=".48pt"/>
            <v:line id="Line 8" o:spid="_x0000_s1304" style="position:absolute;visibility:visible" from="494,480" to="494,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U8Tr8AAADbAAAADwAAAGRycy9kb3ducmV2LnhtbERPS4vCMBC+C/6HMMJeRNNVEalGcRdk&#10;vXjwgeehGZtiMilNttZ/bxYWvM3H95zVpnNWtNSEyrOCz3EGgrjwuuJSweW8Gy1AhIis0XomBU8K&#10;sFn3eyvMtX/wkdpTLEUK4ZCjAhNjnUsZCkMOw9jXxIm7+cZhTLAppW7wkcKdlZMsm0uHFacGgzV9&#10;Gyrup1+n4CuTkvetPZM9PGc/XFpzHVqlPgbddgkiUhff4n/3Xqf5U/j7JR0g1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kU8Tr8AAADbAAAADwAAAAAAAAAAAAAAAACh&#10;AgAAZHJzL2Rvd25yZXYueG1sUEsFBgAAAAAEAAQA+QAAAI0DAAAAAA==&#10;" strokecolor="#999" strokeweight="1.44pt"/>
            <v:line id="Line 7" o:spid="_x0000_s1305" style="position:absolute;visibility:visible" from="16351,480" to="16351,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eztr8AAADbAAAADwAAAGRycy9kb3ducmV2LnhtbERPTWvCQBC9F/wPyxS8FN00FJXUVawg&#10;eNWKeByy02xodjZkR03+vSsUepvH+5zluveNulEX68AG3qcZKOIy2JorA6fv3WQBKgqyxSYwGRgo&#10;wno1elliYcOdD3Q7SqVSCMcCDTiRttA6lo48xmloiRP3EzqPkmBXadvhPYX7RudZNtMea04NDlva&#10;Oip/j1dv4Jy34SBvl60MYZi7r8ss5hGNGb/2m09QQr38i//ce5vmf8Dzl3SAXj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zeztr8AAADbAAAADwAAAAAAAAAAAAAAAACh&#10;AgAAZHJzL2Rvd25yZXYueG1sUEsFBgAAAAAEAAQA+QAAAI0DAAAAAA==&#10;" strokecolor="#999" strokeweight=".48pt"/>
            <v:line id="Line 6" o:spid="_x0000_s1306" style="position:absolute;visibility:visible" from="16342,480" to="16342,1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ABob8AAADbAAAADwAAAGRycy9kb3ducmV2LnhtbERPS4vCMBC+C/6HMMJeRNMVFalGcRdk&#10;vXjwgeehGZtiMilNttZ/bxYWvM3H95zVpnNWtNSEyrOCz3EGgrjwuuJSweW8Gy1AhIis0XomBU8K&#10;sFn3eyvMtX/wkdpTLEUK4ZCjAhNjnUsZCkMOw9jXxIm7+cZhTLAppW7wkcKdlZMsm0uHFacGgzV9&#10;Gyrup1+n4CuTkvetPZM9PKc/XFpzHVqlPgbddgkiUhff4n/3Xqf5M/j7JR0g1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uABob8AAADbAAAADwAAAAAAAAAAAAAAAACh&#10;AgAAZHJzL2Rvd25yZXYueG1sUEsFBgAAAAAEAAQA+QAAAI0DAAAAAA==&#10;" strokecolor="#999" strokeweight="1.44pt"/>
            <v:line id="Line 5" o:spid="_x0000_s1307" style="position:absolute;visibility:visible" from="509,11426" to="1632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mIWsAAAADbAAAADwAAAGRycy9kb3ducmV2LnhtbERPTWvDMAy9F/ofjAa7jNVZDlnJ6oY1&#10;UOi13Sg9iliLw2I5xFqb/Pt5MOhNj/epTTX5Xl1pjF1gAy+rDBRxE2zHrYHPj/3zGlQUZIt9YDIw&#10;U4Rqu1xssLThxke6nqRVKYRjiQacyFBqHRtHHuMqDMSJ+wqjR0lwbLUd8ZbCfa/zLCu0x45Tg8OB&#10;akfN9+nHGzjnQzjK06WWOcyvbncpYh7RmMeH6f0NlNAkd/G/+2DT/AL+fkkH6O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piFrAAAAA2wAAAA8AAAAAAAAAAAAAAAAA&#10;oQIAAGRycy9kb3ducmV2LnhtbFBLBQYAAAAABAAEAPkAAACOAwAAAAA=&#10;" strokecolor="#999" strokeweight=".48pt"/>
            <v:line id="Line 4" o:spid="_x0000_s1308" style="position:absolute;visibility:visible" from="509,11407" to="16327,1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twb8AAADbAAAADwAAAGRycy9kb3ducmV2LnhtbERPTWvCQBC9C/6HZYRepG7MQUvqJlRB&#10;6FVbxOOQnWZDs7MhO2ry77uFQm/zeJ+zq0bfqTsNsQ1sYL3KQBHXwbbcGPj8OD6/gIqCbLELTAYm&#10;ilCV89kOCxsefKL7WRqVQjgWaMCJ9IXWsXbkMa5CT5y4rzB4lASHRtsBHyncdzrPso322HJqcNjT&#10;wVH9fb55A5e8DydZXg8yhWnr9tdNzCMa87QY315BCY3yL/5zv9s0fwu/v6QDdP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Utwb8AAADbAAAADwAAAAAAAAAAAAAAAACh&#10;AgAAZHJzL2Rvd25yZXYueG1sUEsFBgAAAAAEAAQA+QAAAI0DAAAAAA==&#10;" strokecolor="#999" strokeweight=".48pt"/>
            <v:rect id="Rectangle 3" o:spid="_x0000_s1309" style="position:absolute;left:16327;top:11421;width:2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odaMMA&#10;AADbAAAADwAAAGRycy9kb3ducmV2LnhtbESPQWvDMAyF74P9B6PBbquzwUbJ6oYuENguhaUtvYpY&#10;S0JtOcRemv776lDoTeI9vfdpVczeqYnG2Ac28LrIQBE3wfbcGtjvqpclqJiQLbrAZOBCEYr148MK&#10;cxvO/EtTnVolIRxzNNClNORax6Yjj3ERBmLR/sLoMck6ttqOeJZw7/Rbln1ojz1LQ4cDlR01p/rf&#10;G9g2h/fKZ9PXwdUh/GBZ7tyxN+b5ad58gko0p7v5dv1tBV9g5RcZ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odaMMAAADbAAAADwAAAAAAAAAAAAAAAACYAgAAZHJzL2Rv&#10;d25yZXYueG1sUEsFBgAAAAAEAAQA9QAAAIgDAAAAAA==&#10;" fillcolor="#999" stroked="f"/>
            <w10:wrap anchorx="page" anchory="page"/>
          </v:group>
        </w:pict>
      </w:r>
    </w:p>
    <w:p w:rsidR="00750436" w:rsidRDefault="00750436" w:rsidP="00582DF6">
      <w:pPr>
        <w:pStyle w:val="ListParagraph"/>
        <w:numPr>
          <w:ilvl w:val="1"/>
          <w:numId w:val="4"/>
        </w:numPr>
        <w:tabs>
          <w:tab w:val="left" w:pos="620"/>
        </w:tabs>
        <w:spacing w:before="85"/>
        <w:ind w:left="620" w:hanging="480"/>
        <w:rPr>
          <w:b/>
          <w:color w:val="6F2F9F"/>
          <w:sz w:val="32"/>
        </w:rPr>
      </w:pPr>
      <w:bookmarkStart w:id="13" w:name="_TOC_250002"/>
      <w:r>
        <w:rPr>
          <w:b/>
          <w:color w:val="6F2F9F"/>
          <w:sz w:val="32"/>
        </w:rPr>
        <w:t>Успостављање Структуре за спровођење</w:t>
      </w:r>
      <w:bookmarkEnd w:id="13"/>
      <w:r>
        <w:rPr>
          <w:b/>
          <w:color w:val="6F2F9F"/>
          <w:sz w:val="32"/>
        </w:rPr>
        <w:t xml:space="preserve"> ЛАП-а</w:t>
      </w:r>
    </w:p>
    <w:p w:rsidR="00750436" w:rsidRDefault="00750436" w:rsidP="00582DF6">
      <w:pPr>
        <w:pStyle w:val="BodyText"/>
        <w:spacing w:before="8"/>
        <w:rPr>
          <w:b/>
        </w:rPr>
      </w:pPr>
    </w:p>
    <w:tbl>
      <w:tblPr>
        <w:tblW w:w="15352"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552"/>
        <w:gridCol w:w="2970"/>
        <w:gridCol w:w="2700"/>
        <w:gridCol w:w="2340"/>
        <w:gridCol w:w="2070"/>
        <w:gridCol w:w="2720"/>
      </w:tblGrid>
      <w:tr w:rsidR="00750436" w:rsidTr="00F24D6C">
        <w:trPr>
          <w:trHeight w:val="407"/>
        </w:trPr>
        <w:tc>
          <w:tcPr>
            <w:tcW w:w="15352" w:type="dxa"/>
            <w:gridSpan w:val="6"/>
            <w:tcBorders>
              <w:bottom w:val="single" w:sz="12" w:space="0" w:color="000000"/>
            </w:tcBorders>
          </w:tcPr>
          <w:p w:rsidR="00750436" w:rsidRDefault="00750436" w:rsidP="00582DF6">
            <w:pPr>
              <w:pStyle w:val="TableParagraph"/>
              <w:spacing w:line="275" w:lineRule="exact"/>
              <w:ind w:left="4"/>
              <w:rPr>
                <w:b/>
                <w:sz w:val="24"/>
              </w:rPr>
            </w:pPr>
            <w:r>
              <w:rPr>
                <w:b/>
                <w:color w:val="933634"/>
                <w:sz w:val="24"/>
              </w:rPr>
              <w:t>Циљ: Успостављање Структура за спровођење ЛАП-а</w:t>
            </w:r>
          </w:p>
        </w:tc>
      </w:tr>
      <w:tr w:rsidR="00750436" w:rsidTr="00F24D6C">
        <w:trPr>
          <w:trHeight w:val="1170"/>
        </w:trPr>
        <w:tc>
          <w:tcPr>
            <w:tcW w:w="2552" w:type="dxa"/>
            <w:tcBorders>
              <w:top w:val="single" w:sz="12" w:space="0" w:color="000000"/>
              <w:bottom w:val="single" w:sz="12" w:space="0" w:color="000000"/>
              <w:right w:val="double" w:sz="2" w:space="0" w:color="000000"/>
            </w:tcBorders>
          </w:tcPr>
          <w:p w:rsidR="00750436" w:rsidRPr="00F24D6C" w:rsidRDefault="00750436" w:rsidP="00582DF6">
            <w:pPr>
              <w:pStyle w:val="BodyText"/>
              <w:jc w:val="center"/>
              <w:rPr>
                <w:b/>
              </w:rPr>
            </w:pPr>
            <w:r w:rsidRPr="00F24D6C">
              <w:rPr>
                <w:b/>
              </w:rPr>
              <w:t>АКТИВНОСТИ</w:t>
            </w:r>
          </w:p>
        </w:tc>
        <w:tc>
          <w:tcPr>
            <w:tcW w:w="2970" w:type="dxa"/>
            <w:tcBorders>
              <w:top w:val="single" w:sz="12" w:space="0" w:color="000000"/>
              <w:left w:val="double" w:sz="2" w:space="0" w:color="000000"/>
              <w:bottom w:val="single" w:sz="12" w:space="0" w:color="000000"/>
              <w:right w:val="single" w:sz="12" w:space="0" w:color="000000"/>
            </w:tcBorders>
          </w:tcPr>
          <w:p w:rsidR="00750436" w:rsidRPr="00F24D6C" w:rsidRDefault="00750436" w:rsidP="00582DF6">
            <w:pPr>
              <w:pStyle w:val="BodyText"/>
              <w:jc w:val="center"/>
              <w:rPr>
                <w:b/>
              </w:rPr>
            </w:pPr>
            <w:r w:rsidRPr="00F24D6C">
              <w:rPr>
                <w:b/>
              </w:rPr>
              <w:t>ИНДИКАТОРИ</w:t>
            </w:r>
          </w:p>
        </w:tc>
        <w:tc>
          <w:tcPr>
            <w:tcW w:w="2700" w:type="dxa"/>
            <w:tcBorders>
              <w:top w:val="single" w:sz="12" w:space="0" w:color="000000"/>
              <w:left w:val="single" w:sz="12" w:space="0" w:color="000000"/>
              <w:bottom w:val="single" w:sz="12" w:space="0" w:color="000000"/>
              <w:right w:val="single" w:sz="12" w:space="0" w:color="000000"/>
            </w:tcBorders>
          </w:tcPr>
          <w:p w:rsidR="00750436" w:rsidRPr="00F24D6C" w:rsidRDefault="00750436" w:rsidP="00582DF6">
            <w:pPr>
              <w:pStyle w:val="BodyText"/>
              <w:jc w:val="center"/>
              <w:rPr>
                <w:b/>
              </w:rPr>
            </w:pPr>
            <w:r w:rsidRPr="00F24D6C">
              <w:rPr>
                <w:b/>
              </w:rPr>
              <w:t>НОСИОЦИ АКТИВНОСТИ</w:t>
            </w:r>
          </w:p>
        </w:tc>
        <w:tc>
          <w:tcPr>
            <w:tcW w:w="2340" w:type="dxa"/>
            <w:tcBorders>
              <w:top w:val="single" w:sz="12" w:space="0" w:color="000000"/>
              <w:left w:val="single" w:sz="12" w:space="0" w:color="000000"/>
              <w:bottom w:val="single" w:sz="12" w:space="0" w:color="000000"/>
              <w:right w:val="double" w:sz="2" w:space="0" w:color="000000"/>
            </w:tcBorders>
          </w:tcPr>
          <w:p w:rsidR="00750436" w:rsidRPr="00F24D6C" w:rsidRDefault="00750436" w:rsidP="00582DF6">
            <w:pPr>
              <w:pStyle w:val="BodyText"/>
              <w:jc w:val="center"/>
              <w:rPr>
                <w:b/>
              </w:rPr>
            </w:pPr>
            <w:r w:rsidRPr="00F24D6C">
              <w:rPr>
                <w:b/>
              </w:rPr>
              <w:t>ПАРТНЕРИ</w:t>
            </w:r>
          </w:p>
        </w:tc>
        <w:tc>
          <w:tcPr>
            <w:tcW w:w="2070" w:type="dxa"/>
            <w:tcBorders>
              <w:top w:val="single" w:sz="12" w:space="0" w:color="000000"/>
              <w:left w:val="double" w:sz="2" w:space="0" w:color="000000"/>
              <w:bottom w:val="single" w:sz="12" w:space="0" w:color="000000"/>
              <w:right w:val="single" w:sz="12" w:space="0" w:color="000000"/>
            </w:tcBorders>
          </w:tcPr>
          <w:p w:rsidR="00750436" w:rsidRPr="00F24D6C" w:rsidRDefault="00750436" w:rsidP="00582DF6">
            <w:pPr>
              <w:pStyle w:val="BodyText"/>
              <w:jc w:val="center"/>
              <w:rPr>
                <w:b/>
              </w:rPr>
            </w:pPr>
            <w:r w:rsidRPr="00F24D6C">
              <w:rPr>
                <w:b/>
              </w:rPr>
              <w:t>ВРЕМЕНСКИ</w:t>
            </w:r>
          </w:p>
          <w:p w:rsidR="00750436" w:rsidRPr="00F24D6C" w:rsidRDefault="00750436" w:rsidP="00582DF6">
            <w:pPr>
              <w:pStyle w:val="BodyText"/>
              <w:jc w:val="center"/>
              <w:rPr>
                <w:b/>
              </w:rPr>
            </w:pPr>
            <w:r w:rsidRPr="00F24D6C">
              <w:rPr>
                <w:b/>
              </w:rPr>
              <w:t>РОК</w:t>
            </w:r>
          </w:p>
        </w:tc>
        <w:tc>
          <w:tcPr>
            <w:tcW w:w="2720" w:type="dxa"/>
            <w:tcBorders>
              <w:top w:val="single" w:sz="12" w:space="0" w:color="000000"/>
              <w:left w:val="single" w:sz="12" w:space="0" w:color="000000"/>
              <w:bottom w:val="single" w:sz="12" w:space="0" w:color="000000"/>
            </w:tcBorders>
          </w:tcPr>
          <w:p w:rsidR="00750436" w:rsidRPr="00F24D6C" w:rsidRDefault="00750436" w:rsidP="00582DF6">
            <w:pPr>
              <w:pStyle w:val="BodyText"/>
              <w:jc w:val="center"/>
              <w:rPr>
                <w:b/>
              </w:rPr>
            </w:pPr>
            <w:r w:rsidRPr="00F24D6C">
              <w:rPr>
                <w:b/>
              </w:rPr>
              <w:t>ИЗВОРИ</w:t>
            </w:r>
          </w:p>
          <w:p w:rsidR="00750436" w:rsidRPr="00F24D6C" w:rsidRDefault="00750436" w:rsidP="00582DF6">
            <w:pPr>
              <w:pStyle w:val="BodyText"/>
              <w:jc w:val="center"/>
              <w:rPr>
                <w:b/>
                <w:spacing w:val="-1"/>
              </w:rPr>
            </w:pPr>
            <w:r w:rsidRPr="00F24D6C">
              <w:rPr>
                <w:b/>
                <w:spacing w:val="-1"/>
              </w:rPr>
              <w:t>ФИНАНСИРАЊА</w:t>
            </w:r>
          </w:p>
          <w:p w:rsidR="00750436" w:rsidRPr="00F24D6C" w:rsidRDefault="00750436" w:rsidP="00582DF6">
            <w:pPr>
              <w:pStyle w:val="BodyText"/>
              <w:jc w:val="center"/>
              <w:rPr>
                <w:b/>
              </w:rPr>
            </w:pPr>
            <w:r w:rsidRPr="00F24D6C">
              <w:rPr>
                <w:b/>
              </w:rPr>
              <w:t>2018-2021</w:t>
            </w:r>
          </w:p>
        </w:tc>
      </w:tr>
      <w:tr w:rsidR="00750436" w:rsidTr="00F24D6C">
        <w:trPr>
          <w:trHeight w:val="1655"/>
        </w:trPr>
        <w:tc>
          <w:tcPr>
            <w:tcW w:w="2552" w:type="dxa"/>
            <w:tcBorders>
              <w:top w:val="single" w:sz="12" w:space="0" w:color="000000"/>
              <w:bottom w:val="single" w:sz="12" w:space="0" w:color="000000"/>
              <w:right w:val="double" w:sz="2" w:space="0" w:color="000000"/>
            </w:tcBorders>
          </w:tcPr>
          <w:p w:rsidR="00750436" w:rsidRDefault="00750436" w:rsidP="00582DF6">
            <w:pPr>
              <w:pStyle w:val="BodyText"/>
              <w:jc w:val="center"/>
            </w:pPr>
            <w:r>
              <w:t>Формирање Комисије за избор активности и имлементацију</w:t>
            </w:r>
          </w:p>
          <w:p w:rsidR="00750436" w:rsidRDefault="00750436" w:rsidP="00582DF6">
            <w:pPr>
              <w:pStyle w:val="BodyText"/>
              <w:jc w:val="center"/>
            </w:pPr>
            <w:r>
              <w:t>ЛАП-а</w:t>
            </w:r>
          </w:p>
        </w:tc>
        <w:tc>
          <w:tcPr>
            <w:tcW w:w="2970"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Решење Градоначелника о формирању Комисије</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w:t>
            </w:r>
          </w:p>
        </w:tc>
        <w:tc>
          <w:tcPr>
            <w:tcW w:w="234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pPr>
            <w:r>
              <w:t>/</w:t>
            </w:r>
          </w:p>
        </w:tc>
        <w:tc>
          <w:tcPr>
            <w:tcW w:w="2070"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2018-2021</w:t>
            </w:r>
          </w:p>
        </w:tc>
        <w:tc>
          <w:tcPr>
            <w:tcW w:w="2720" w:type="dxa"/>
            <w:tcBorders>
              <w:top w:val="single" w:sz="12" w:space="0" w:color="000000"/>
              <w:left w:val="single" w:sz="12" w:space="0" w:color="000000"/>
              <w:bottom w:val="single" w:sz="12" w:space="0" w:color="000000"/>
            </w:tcBorders>
          </w:tcPr>
          <w:p w:rsidR="00750436" w:rsidRDefault="00750436" w:rsidP="00582DF6">
            <w:pPr>
              <w:pStyle w:val="BodyText"/>
              <w:jc w:val="center"/>
              <w:rPr>
                <w:sz w:val="23"/>
              </w:rPr>
            </w:pPr>
          </w:p>
          <w:p w:rsidR="00750436" w:rsidRDefault="00750436" w:rsidP="00582DF6">
            <w:pPr>
              <w:pStyle w:val="BodyText"/>
              <w:jc w:val="center"/>
            </w:pPr>
            <w:r>
              <w:t>Локална самоуправа</w:t>
            </w:r>
          </w:p>
        </w:tc>
      </w:tr>
      <w:tr w:rsidR="00750436" w:rsidTr="00F24D6C">
        <w:trPr>
          <w:trHeight w:val="1655"/>
        </w:trPr>
        <w:tc>
          <w:tcPr>
            <w:tcW w:w="2552" w:type="dxa"/>
            <w:tcBorders>
              <w:top w:val="single" w:sz="12" w:space="0" w:color="000000"/>
              <w:bottom w:val="single" w:sz="12" w:space="0" w:color="000000"/>
              <w:right w:val="double" w:sz="2" w:space="0" w:color="000000"/>
            </w:tcBorders>
          </w:tcPr>
          <w:p w:rsidR="00750436" w:rsidRDefault="00750436" w:rsidP="00582DF6">
            <w:pPr>
              <w:pStyle w:val="BodyText"/>
              <w:jc w:val="center"/>
            </w:pPr>
            <w:r>
              <w:t>Формирање Тима за мониторинг и евалуацију</w:t>
            </w:r>
          </w:p>
        </w:tc>
        <w:tc>
          <w:tcPr>
            <w:tcW w:w="2970"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pPr>
            <w:r>
              <w:t>Решење Градоначелника о формирању</w:t>
            </w:r>
          </w:p>
          <w:p w:rsidR="00750436" w:rsidRDefault="00750436" w:rsidP="00582DF6">
            <w:pPr>
              <w:pStyle w:val="BodyText"/>
              <w:jc w:val="center"/>
            </w:pPr>
            <w:r>
              <w:t>Тима за мониторинг и евалуацију</w:t>
            </w:r>
          </w:p>
        </w:tc>
        <w:tc>
          <w:tcPr>
            <w:tcW w:w="2700" w:type="dxa"/>
            <w:tcBorders>
              <w:top w:val="single" w:sz="12" w:space="0" w:color="000000"/>
              <w:left w:val="single" w:sz="12" w:space="0" w:color="000000"/>
              <w:bottom w:val="single" w:sz="12" w:space="0" w:color="000000"/>
              <w:right w:val="single" w:sz="12" w:space="0" w:color="000000"/>
            </w:tcBorders>
          </w:tcPr>
          <w:p w:rsidR="00750436" w:rsidRDefault="00750436" w:rsidP="00582DF6">
            <w:pPr>
              <w:pStyle w:val="BodyText"/>
              <w:jc w:val="center"/>
            </w:pPr>
            <w:r>
              <w:t>Локална самоуправа</w:t>
            </w:r>
          </w:p>
        </w:tc>
        <w:tc>
          <w:tcPr>
            <w:tcW w:w="2340" w:type="dxa"/>
            <w:tcBorders>
              <w:top w:val="single" w:sz="12" w:space="0" w:color="000000"/>
              <w:left w:val="single" w:sz="12" w:space="0" w:color="000000"/>
              <w:bottom w:val="single" w:sz="12" w:space="0" w:color="000000"/>
              <w:right w:val="double" w:sz="2" w:space="0" w:color="000000"/>
            </w:tcBorders>
          </w:tcPr>
          <w:p w:rsidR="00750436" w:rsidRDefault="00750436" w:rsidP="00582DF6">
            <w:pPr>
              <w:pStyle w:val="BodyText"/>
              <w:jc w:val="center"/>
              <w:rPr>
                <w:sz w:val="23"/>
              </w:rPr>
            </w:pPr>
          </w:p>
          <w:p w:rsidR="00750436" w:rsidRDefault="00750436" w:rsidP="00582DF6">
            <w:pPr>
              <w:pStyle w:val="BodyText"/>
              <w:jc w:val="center"/>
            </w:pPr>
            <w:r>
              <w:t>/</w:t>
            </w:r>
          </w:p>
        </w:tc>
        <w:tc>
          <w:tcPr>
            <w:tcW w:w="2070" w:type="dxa"/>
            <w:tcBorders>
              <w:top w:val="single" w:sz="12" w:space="0" w:color="000000"/>
              <w:left w:val="double" w:sz="2" w:space="0" w:color="000000"/>
              <w:bottom w:val="single" w:sz="12" w:space="0" w:color="000000"/>
              <w:right w:val="single" w:sz="12" w:space="0" w:color="000000"/>
            </w:tcBorders>
          </w:tcPr>
          <w:p w:rsidR="00750436" w:rsidRDefault="00750436" w:rsidP="00582DF6">
            <w:pPr>
              <w:pStyle w:val="BodyText"/>
              <w:jc w:val="center"/>
              <w:rPr>
                <w:sz w:val="26"/>
              </w:rPr>
            </w:pPr>
          </w:p>
          <w:p w:rsidR="00750436" w:rsidRDefault="00750436" w:rsidP="00582DF6">
            <w:pPr>
              <w:pStyle w:val="BodyText"/>
              <w:jc w:val="center"/>
              <w:rPr>
                <w:sz w:val="26"/>
              </w:rPr>
            </w:pPr>
          </w:p>
          <w:p w:rsidR="00750436" w:rsidRDefault="00750436" w:rsidP="00582DF6">
            <w:pPr>
              <w:pStyle w:val="BodyText"/>
              <w:jc w:val="center"/>
            </w:pPr>
            <w:r>
              <w:t>2018-2021</w:t>
            </w:r>
          </w:p>
        </w:tc>
        <w:tc>
          <w:tcPr>
            <w:tcW w:w="2720" w:type="dxa"/>
            <w:tcBorders>
              <w:top w:val="single" w:sz="12" w:space="0" w:color="000000"/>
              <w:left w:val="single" w:sz="12" w:space="0" w:color="000000"/>
              <w:bottom w:val="single" w:sz="12" w:space="0" w:color="000000"/>
            </w:tcBorders>
          </w:tcPr>
          <w:p w:rsidR="00750436" w:rsidRDefault="00750436" w:rsidP="00582DF6">
            <w:pPr>
              <w:pStyle w:val="BodyText"/>
              <w:jc w:val="center"/>
              <w:rPr>
                <w:sz w:val="26"/>
              </w:rPr>
            </w:pPr>
          </w:p>
          <w:p w:rsidR="00750436" w:rsidRDefault="00750436" w:rsidP="00582DF6">
            <w:pPr>
              <w:pStyle w:val="BodyText"/>
              <w:jc w:val="center"/>
              <w:rPr>
                <w:sz w:val="21"/>
              </w:rPr>
            </w:pPr>
          </w:p>
          <w:p w:rsidR="00750436" w:rsidRDefault="00750436" w:rsidP="00582DF6">
            <w:pPr>
              <w:pStyle w:val="BodyText"/>
              <w:jc w:val="center"/>
            </w:pPr>
            <w:r>
              <w:t>Локална самоуправа</w:t>
            </w:r>
          </w:p>
        </w:tc>
      </w:tr>
    </w:tbl>
    <w:p w:rsidR="00750436" w:rsidRDefault="00750436" w:rsidP="00582DF6">
      <w:pPr>
        <w:spacing w:line="269" w:lineRule="exact"/>
        <w:jc w:val="center"/>
        <w:rPr>
          <w:sz w:val="24"/>
        </w:rPr>
        <w:sectPr w:rsidR="00750436">
          <w:pgSz w:w="16840" w:h="11910" w:orient="landscape"/>
          <w:pgMar w:top="1100" w:right="1020" w:bottom="880" w:left="580" w:header="0" w:footer="700" w:gutter="0"/>
          <w:cols w:space="720"/>
        </w:sectPr>
      </w:pPr>
    </w:p>
    <w:p w:rsidR="00750436" w:rsidRDefault="00750436" w:rsidP="00582DF6">
      <w:pPr>
        <w:pStyle w:val="BodyText"/>
        <w:spacing w:before="1"/>
        <w:rPr>
          <w:b/>
          <w:sz w:val="29"/>
        </w:rPr>
      </w:pPr>
    </w:p>
    <w:p w:rsidR="00750436" w:rsidRPr="00517C48" w:rsidRDefault="00750436" w:rsidP="00582DF6">
      <w:pPr>
        <w:pStyle w:val="Heading4"/>
        <w:numPr>
          <w:ilvl w:val="1"/>
          <w:numId w:val="4"/>
        </w:numPr>
        <w:tabs>
          <w:tab w:val="left" w:pos="740"/>
        </w:tabs>
        <w:spacing w:before="90"/>
        <w:ind w:left="740" w:hanging="600"/>
        <w:rPr>
          <w:sz w:val="28"/>
          <w:szCs w:val="28"/>
        </w:rPr>
      </w:pPr>
      <w:bookmarkStart w:id="14" w:name="_TOC_250001"/>
      <w:bookmarkEnd w:id="14"/>
      <w:r>
        <w:rPr>
          <w:sz w:val="28"/>
          <w:szCs w:val="28"/>
        </w:rPr>
        <w:t>БУЏ</w:t>
      </w:r>
      <w:r w:rsidRPr="00517C48">
        <w:rPr>
          <w:sz w:val="28"/>
          <w:szCs w:val="28"/>
        </w:rPr>
        <w:t>ЕТ</w:t>
      </w:r>
    </w:p>
    <w:p w:rsidR="00750436" w:rsidRDefault="00750436" w:rsidP="00582DF6">
      <w:pPr>
        <w:pStyle w:val="BodyText"/>
        <w:rPr>
          <w:b/>
          <w:sz w:val="26"/>
        </w:rPr>
      </w:pPr>
    </w:p>
    <w:p w:rsidR="00750436" w:rsidRDefault="00750436" w:rsidP="00582DF6">
      <w:pPr>
        <w:pStyle w:val="BodyText"/>
        <w:spacing w:before="9"/>
        <w:rPr>
          <w:b/>
          <w:sz w:val="21"/>
        </w:rPr>
      </w:pPr>
    </w:p>
    <w:p w:rsidR="00750436" w:rsidRPr="00256DE0" w:rsidRDefault="00750436" w:rsidP="00582DF6">
      <w:pPr>
        <w:pStyle w:val="BodyText"/>
        <w:spacing w:line="360" w:lineRule="auto"/>
        <w:ind w:left="140" w:right="232"/>
        <w:jc w:val="both"/>
      </w:pPr>
      <w:r>
        <w:tab/>
        <w:t>У 2018. години потребна су средства у износу од 5.000.000 РСД (пет милиона динара) за имплемантацију појединих мера ЛАП-а. Детаљан годишњи буџет за сваку следећу годину примене Локалног Акционог Плана биће урађен на основу разрађених  планова активности и задатака  за реализацију ЛАП-а за Роме, за сваку календарску годину које ће предлагати Канцеларија за заштиту и остваривање личних и колективних права ромске националне мањине (</w:t>
      </w:r>
      <w:r>
        <w:rPr>
          <w:b/>
        </w:rPr>
        <w:t>у даљем тексту</w:t>
      </w:r>
      <w:r>
        <w:t>: Ромска канцеларија уВрању).</w:t>
      </w:r>
    </w:p>
    <w:p w:rsidR="00750436" w:rsidRDefault="00750436" w:rsidP="00582DF6">
      <w:pPr>
        <w:pStyle w:val="BodyText"/>
        <w:spacing w:before="11"/>
        <w:rPr>
          <w:sz w:val="35"/>
        </w:rPr>
      </w:pPr>
    </w:p>
    <w:p w:rsidR="00750436" w:rsidRDefault="00750436" w:rsidP="00582DF6">
      <w:pPr>
        <w:pStyle w:val="BodyText"/>
        <w:spacing w:line="360" w:lineRule="auto"/>
        <w:ind w:left="140" w:right="241"/>
        <w:jc w:val="both"/>
      </w:pPr>
      <w:r>
        <w:tab/>
        <w:t>Сагласност на планове активности и задатке за реализацију ЛАП-а за Роме, за сваку календарску годину, са детаљним годишњим буџетом за сваку следећу календарску годину, даје Градско веће града Врања.</w:t>
      </w:r>
    </w:p>
    <w:p w:rsidR="00750436" w:rsidRPr="00AA6F74" w:rsidRDefault="00750436" w:rsidP="00582DF6">
      <w:pPr>
        <w:pStyle w:val="BodyText"/>
        <w:spacing w:line="360" w:lineRule="auto"/>
        <w:ind w:left="140" w:right="241"/>
        <w:jc w:val="both"/>
        <w:sectPr w:rsidR="00750436" w:rsidRPr="00AA6F74">
          <w:pgSz w:w="16840" w:h="11910" w:orient="landscape"/>
          <w:pgMar w:top="1100" w:right="1020" w:bottom="960" w:left="580" w:header="0" w:footer="700"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BodyText"/>
        <w:spacing w:before="1"/>
        <w:rPr>
          <w:sz w:val="29"/>
        </w:rPr>
      </w:pPr>
    </w:p>
    <w:p w:rsidR="00750436" w:rsidRPr="007226C0" w:rsidRDefault="00750436" w:rsidP="00582DF6">
      <w:pPr>
        <w:pStyle w:val="BodyText"/>
        <w:rPr>
          <w:b/>
          <w:sz w:val="28"/>
          <w:szCs w:val="28"/>
        </w:rPr>
      </w:pPr>
      <w:r w:rsidRPr="007226C0">
        <w:rPr>
          <w:b/>
        </w:rPr>
        <w:t xml:space="preserve">Одељак 7: МЕХАНИЗМИ ИМЛЕМЕНТАЦИЈЕ ЛОКАЛНОГ </w:t>
      </w:r>
      <w:r w:rsidRPr="007226C0">
        <w:rPr>
          <w:b/>
          <w:sz w:val="28"/>
          <w:szCs w:val="28"/>
        </w:rPr>
        <w:t>АКЦИОНОГ ПЛАНА ЗА ПОБОЛЈШАНЈЕ</w:t>
      </w:r>
      <w:r>
        <w:rPr>
          <w:b/>
          <w:sz w:val="28"/>
          <w:szCs w:val="28"/>
        </w:rPr>
        <w:t xml:space="preserve"> </w:t>
      </w:r>
      <w:r w:rsidRPr="007226C0">
        <w:rPr>
          <w:b/>
          <w:sz w:val="28"/>
          <w:szCs w:val="28"/>
        </w:rPr>
        <w:t xml:space="preserve"> ПОЛОЖАЈА</w:t>
      </w:r>
      <w:r>
        <w:rPr>
          <w:b/>
          <w:sz w:val="28"/>
          <w:szCs w:val="28"/>
        </w:rPr>
        <w:t xml:space="preserve"> </w:t>
      </w:r>
      <w:r w:rsidRPr="007226C0">
        <w:rPr>
          <w:b/>
          <w:sz w:val="28"/>
          <w:szCs w:val="28"/>
        </w:rPr>
        <w:t xml:space="preserve"> РОМА И </w:t>
      </w:r>
    </w:p>
    <w:p w:rsidR="00750436" w:rsidRPr="007226C0" w:rsidRDefault="00750436" w:rsidP="00582DF6">
      <w:pPr>
        <w:pStyle w:val="BodyText"/>
      </w:pPr>
      <w:r w:rsidRPr="007226C0">
        <w:rPr>
          <w:b/>
          <w:sz w:val="28"/>
          <w:szCs w:val="28"/>
        </w:rPr>
        <w:t xml:space="preserve">                РОМКИЊА 2018-2021</w:t>
      </w:r>
    </w:p>
    <w:p w:rsidR="00750436" w:rsidRPr="0041546E" w:rsidRDefault="00750436" w:rsidP="00582DF6">
      <w:pPr>
        <w:pStyle w:val="ListParagraph"/>
        <w:numPr>
          <w:ilvl w:val="1"/>
          <w:numId w:val="3"/>
        </w:numPr>
        <w:tabs>
          <w:tab w:val="left" w:pos="800"/>
        </w:tabs>
        <w:spacing w:before="273"/>
        <w:ind w:hanging="1133"/>
        <w:jc w:val="both"/>
        <w:rPr>
          <w:b/>
          <w:color w:val="0070C0"/>
          <w:sz w:val="24"/>
        </w:rPr>
      </w:pPr>
      <w:r w:rsidRPr="0041546E">
        <w:rPr>
          <w:b/>
          <w:color w:val="0070C0"/>
          <w:sz w:val="24"/>
        </w:rPr>
        <w:t xml:space="preserve">Имлементатори ЛАП-а за социјалну </w:t>
      </w:r>
      <w:r>
        <w:rPr>
          <w:b/>
          <w:color w:val="0070C0"/>
          <w:sz w:val="24"/>
        </w:rPr>
        <w:t xml:space="preserve">инклузију Рома и Ромкиња у граду </w:t>
      </w:r>
      <w:r w:rsidRPr="0041546E">
        <w:rPr>
          <w:b/>
          <w:color w:val="0070C0"/>
          <w:sz w:val="24"/>
        </w:rPr>
        <w:t xml:space="preserve">Врање и </w:t>
      </w:r>
      <w:r>
        <w:rPr>
          <w:b/>
          <w:color w:val="0070C0"/>
          <w:sz w:val="24"/>
        </w:rPr>
        <w:t>Г</w:t>
      </w:r>
      <w:r w:rsidRPr="0041546E">
        <w:rPr>
          <w:b/>
          <w:color w:val="0070C0"/>
          <w:sz w:val="24"/>
        </w:rPr>
        <w:t>радској општини ВрањскаБања</w:t>
      </w:r>
    </w:p>
    <w:p w:rsidR="00750436" w:rsidRDefault="00750436" w:rsidP="00582DF6">
      <w:pPr>
        <w:pStyle w:val="BodyText"/>
        <w:spacing w:before="6"/>
        <w:jc w:val="both"/>
        <w:rPr>
          <w:b/>
          <w:sz w:val="23"/>
        </w:rPr>
      </w:pPr>
    </w:p>
    <w:p w:rsidR="00750436" w:rsidRDefault="00750436" w:rsidP="00582DF6">
      <w:pPr>
        <w:pStyle w:val="BodyText"/>
        <w:spacing w:before="1"/>
        <w:ind w:left="140" w:right="315"/>
        <w:jc w:val="both"/>
      </w:pPr>
      <w:r>
        <w:t xml:space="preserve">Конкретне акције предвиђене ЛАП-ом за Роме и Ромкиње у периоду 2018. до 2021. године имплементираће </w:t>
      </w:r>
      <w:r w:rsidRPr="00D8786D">
        <w:t>предлагати Канцеларија за заштиту и остваривање личних и колективних права ромске националне мањине</w:t>
      </w:r>
      <w:r>
        <w:t>, Мобилни тим, Јавне Установе и тд.</w:t>
      </w:r>
    </w:p>
    <w:p w:rsidR="00750436" w:rsidRDefault="00750436" w:rsidP="00582DF6">
      <w:pPr>
        <w:pStyle w:val="Heading4"/>
        <w:numPr>
          <w:ilvl w:val="1"/>
          <w:numId w:val="3"/>
        </w:numPr>
        <w:tabs>
          <w:tab w:val="left" w:pos="560"/>
        </w:tabs>
        <w:spacing w:before="4" w:line="274" w:lineRule="exact"/>
        <w:ind w:left="560" w:hanging="420"/>
        <w:jc w:val="both"/>
        <w:rPr>
          <w:color w:val="6F2F9F"/>
        </w:rPr>
      </w:pPr>
    </w:p>
    <w:p w:rsidR="00750436" w:rsidRPr="0041546E" w:rsidRDefault="00750436" w:rsidP="00582DF6">
      <w:pPr>
        <w:pStyle w:val="Heading4"/>
        <w:numPr>
          <w:ilvl w:val="1"/>
          <w:numId w:val="3"/>
        </w:numPr>
        <w:tabs>
          <w:tab w:val="left" w:pos="560"/>
        </w:tabs>
        <w:spacing w:before="4" w:line="274" w:lineRule="exact"/>
        <w:ind w:left="560" w:hanging="420"/>
        <w:jc w:val="both"/>
        <w:rPr>
          <w:color w:val="0070C0"/>
        </w:rPr>
      </w:pPr>
      <w:r w:rsidRPr="0041546E">
        <w:rPr>
          <w:color w:val="0070C0"/>
        </w:rPr>
        <w:t>Обезбеђивање средстава за спровођење ЛАП-а заРоме</w:t>
      </w:r>
    </w:p>
    <w:p w:rsidR="00750436" w:rsidRDefault="00750436" w:rsidP="00582DF6">
      <w:pPr>
        <w:pStyle w:val="BodyText"/>
        <w:spacing w:line="274" w:lineRule="exact"/>
        <w:jc w:val="both"/>
      </w:pPr>
      <w:r>
        <w:t>Имлементатори ЛАП-а за Роме ће предвиђене активности реализовати средствима из више извора:</w:t>
      </w:r>
    </w:p>
    <w:p w:rsidR="00750436" w:rsidRDefault="00750436" w:rsidP="00582DF6">
      <w:pPr>
        <w:pStyle w:val="ListParagraph"/>
        <w:numPr>
          <w:ilvl w:val="2"/>
          <w:numId w:val="3"/>
        </w:numPr>
        <w:tabs>
          <w:tab w:val="left" w:pos="1005"/>
        </w:tabs>
        <w:ind w:hanging="144"/>
        <w:jc w:val="both"/>
        <w:rPr>
          <w:sz w:val="24"/>
        </w:rPr>
      </w:pPr>
      <w:r>
        <w:rPr>
          <w:sz w:val="24"/>
        </w:rPr>
        <w:t>Буџета ГрадаВрања;</w:t>
      </w:r>
    </w:p>
    <w:p w:rsidR="00750436" w:rsidRDefault="00750436" w:rsidP="00582DF6">
      <w:pPr>
        <w:pStyle w:val="ListParagraph"/>
        <w:numPr>
          <w:ilvl w:val="2"/>
          <w:numId w:val="3"/>
        </w:numPr>
        <w:tabs>
          <w:tab w:val="left" w:pos="1005"/>
        </w:tabs>
        <w:ind w:hanging="144"/>
        <w:jc w:val="both"/>
        <w:rPr>
          <w:sz w:val="24"/>
        </w:rPr>
      </w:pPr>
      <w:r>
        <w:rPr>
          <w:sz w:val="24"/>
        </w:rPr>
        <w:t>Појединих Министарства, који спроводе стратегију побољшања положаја Рома;</w:t>
      </w:r>
    </w:p>
    <w:p w:rsidR="00750436" w:rsidRDefault="00750436" w:rsidP="00582DF6">
      <w:pPr>
        <w:pStyle w:val="ListParagraph"/>
        <w:numPr>
          <w:ilvl w:val="2"/>
          <w:numId w:val="3"/>
        </w:numPr>
        <w:tabs>
          <w:tab w:val="left" w:pos="1005"/>
        </w:tabs>
        <w:ind w:hanging="144"/>
        <w:jc w:val="both"/>
        <w:rPr>
          <w:sz w:val="24"/>
        </w:rPr>
      </w:pPr>
      <w:r>
        <w:rPr>
          <w:sz w:val="24"/>
        </w:rPr>
        <w:t>Домаћих и страних донатора.</w:t>
      </w:r>
    </w:p>
    <w:p w:rsidR="00750436" w:rsidRDefault="00750436" w:rsidP="00582DF6">
      <w:pPr>
        <w:pStyle w:val="BodyText"/>
        <w:spacing w:before="5"/>
      </w:pPr>
    </w:p>
    <w:p w:rsidR="00750436" w:rsidRDefault="00750436" w:rsidP="00582DF6">
      <w:pPr>
        <w:pStyle w:val="Heading4"/>
        <w:ind w:left="140" w:right="315"/>
        <w:jc w:val="both"/>
      </w:pPr>
      <w:r>
        <w:t>ЛАП за Социјалну инклузију Рома и Ромкиња Града Врања и градске општине Врањска Бања представља плански, али и стратешки званични документ Града Врања и Градске општине Врањска Бања. Институције и организације, које се баве побољшањем положаја Рома у Врању и Врањској Бањи биће у прилици да планирају своје услуге и активности у складу са предложеним приоритетима,чиме се постиже синхронизовано и планско решавање препознатих проблема ромске националне мањине у Граду Врању и Градске општине Врањска Бања. У имлементацији планираних активности препоручује се партнерство јавног, цивилног и пословног сектора, као и међусекторска сарадња.</w:t>
      </w:r>
    </w:p>
    <w:p w:rsidR="00750436" w:rsidRDefault="00750436" w:rsidP="00582DF6">
      <w:pPr>
        <w:pStyle w:val="BodyText"/>
        <w:rPr>
          <w:b/>
          <w:sz w:val="26"/>
        </w:rPr>
      </w:pPr>
    </w:p>
    <w:p w:rsidR="00750436" w:rsidRDefault="00750436" w:rsidP="00582DF6">
      <w:pPr>
        <w:pStyle w:val="BodyText"/>
        <w:rPr>
          <w:b/>
          <w:sz w:val="26"/>
        </w:rPr>
      </w:pPr>
    </w:p>
    <w:p w:rsidR="00750436" w:rsidRPr="00594BAF" w:rsidRDefault="00750436" w:rsidP="00582DF6">
      <w:pPr>
        <w:pStyle w:val="BodyText"/>
        <w:jc w:val="center"/>
        <w:rPr>
          <w:b/>
          <w:color w:val="0070C0"/>
          <w:sz w:val="28"/>
          <w:szCs w:val="28"/>
        </w:rPr>
      </w:pPr>
      <w:r>
        <w:rPr>
          <w:b/>
          <w:color w:val="0070C0"/>
          <w:sz w:val="28"/>
          <w:szCs w:val="28"/>
        </w:rPr>
        <w:t>Задатак Локалног Савета за побољшање положаја Рома и  Ромкиња</w:t>
      </w:r>
    </w:p>
    <w:p w:rsidR="00750436" w:rsidRDefault="00750436" w:rsidP="00582DF6">
      <w:pPr>
        <w:pStyle w:val="BodyText"/>
        <w:spacing w:before="270"/>
      </w:pPr>
      <w:r>
        <w:t>Локални савет за побољшање положаја Рома града Врања и градске општине Врањска Бања предлаже:</w:t>
      </w:r>
    </w:p>
    <w:p w:rsidR="00750436" w:rsidRDefault="00750436" w:rsidP="00582DF6">
      <w:pPr>
        <w:pStyle w:val="BodyText"/>
      </w:pPr>
    </w:p>
    <w:p w:rsidR="00750436" w:rsidRDefault="00750436" w:rsidP="00582DF6">
      <w:pPr>
        <w:pStyle w:val="BodyText"/>
        <w:numPr>
          <w:ilvl w:val="0"/>
          <w:numId w:val="30"/>
        </w:numPr>
      </w:pPr>
      <w:r>
        <w:t>Разрађене планове активности и задатке за реализацију ЛАП-а за сваку календарску годину, са детаљним годишњим буџетом за сваку следећу календарску  годину;</w:t>
      </w:r>
    </w:p>
    <w:p w:rsidR="00750436" w:rsidRDefault="00750436" w:rsidP="00582DF6">
      <w:pPr>
        <w:pStyle w:val="BodyText"/>
        <w:numPr>
          <w:ilvl w:val="0"/>
          <w:numId w:val="30"/>
        </w:numPr>
      </w:pPr>
      <w:r>
        <w:t>Правилник којим утврђује критеријуме за избор корисника којима се имплементира ЛАП за Роме и Ромкиње, изглед и садржај техничких документација;</w:t>
      </w:r>
    </w:p>
    <w:p w:rsidR="00750436" w:rsidRPr="00D8786D" w:rsidRDefault="00750436" w:rsidP="00582DF6">
      <w:pPr>
        <w:pStyle w:val="ListParagraph"/>
        <w:numPr>
          <w:ilvl w:val="0"/>
          <w:numId w:val="30"/>
        </w:numPr>
        <w:tabs>
          <w:tab w:val="left" w:pos="1581"/>
        </w:tabs>
        <w:rPr>
          <w:sz w:val="24"/>
        </w:rPr>
      </w:pPr>
      <w:r w:rsidRPr="00D8786D">
        <w:rPr>
          <w:sz w:val="24"/>
        </w:rPr>
        <w:t>Састав Комисије за избор и имплементацију ЛАП-а за Роме и Ромкиња;</w:t>
      </w:r>
    </w:p>
    <w:p w:rsidR="00750436" w:rsidRDefault="00750436" w:rsidP="00582DF6">
      <w:pPr>
        <w:jc w:val="both"/>
        <w:rPr>
          <w:sz w:val="24"/>
        </w:rPr>
        <w:sectPr w:rsidR="00750436">
          <w:pgSz w:w="16840" w:h="11910" w:orient="landscape"/>
          <w:pgMar w:top="1100" w:right="1020" w:bottom="960" w:left="580" w:header="0" w:footer="700"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BodyText"/>
        <w:spacing w:before="7"/>
        <w:rPr>
          <w:sz w:val="28"/>
        </w:rPr>
      </w:pPr>
    </w:p>
    <w:p w:rsidR="00750436" w:rsidRDefault="00750436" w:rsidP="00582DF6">
      <w:pPr>
        <w:pStyle w:val="BodyText"/>
        <w:numPr>
          <w:ilvl w:val="0"/>
          <w:numId w:val="30"/>
        </w:numPr>
      </w:pPr>
      <w:r>
        <w:t>Састав Тима за мониторинг и евалуацију одабраних пројеката.</w:t>
      </w:r>
    </w:p>
    <w:p w:rsidR="00750436" w:rsidRDefault="00750436" w:rsidP="00582DF6">
      <w:pPr>
        <w:pStyle w:val="BodyText"/>
      </w:pPr>
    </w:p>
    <w:p w:rsidR="00750436" w:rsidRDefault="00750436" w:rsidP="00582DF6">
      <w:pPr>
        <w:pStyle w:val="BodyText"/>
        <w:ind w:right="315"/>
      </w:pPr>
      <w:r>
        <w:tab/>
        <w:t>О предлозима Локалног Савета за побољшање положаја Рома града Врања и градске општине Врањска Бања одлучује Градско веће града</w:t>
      </w:r>
    </w:p>
    <w:p w:rsidR="00750436" w:rsidRDefault="00750436" w:rsidP="00582DF6">
      <w:pPr>
        <w:pStyle w:val="BodyText"/>
        <w:ind w:right="315"/>
      </w:pPr>
      <w:r>
        <w:t>Врања.</w:t>
      </w:r>
    </w:p>
    <w:p w:rsidR="00750436" w:rsidRDefault="00750436" w:rsidP="00582DF6">
      <w:pPr>
        <w:pStyle w:val="BodyText"/>
        <w:rPr>
          <w:sz w:val="26"/>
        </w:rPr>
      </w:pPr>
    </w:p>
    <w:p w:rsidR="00750436" w:rsidRDefault="00750436" w:rsidP="00582DF6">
      <w:pPr>
        <w:pStyle w:val="BodyText"/>
        <w:spacing w:before="7"/>
        <w:rPr>
          <w:sz w:val="22"/>
        </w:rPr>
      </w:pPr>
    </w:p>
    <w:p w:rsidR="00750436" w:rsidRPr="0041546E" w:rsidRDefault="00750436" w:rsidP="00582DF6">
      <w:pPr>
        <w:pStyle w:val="Heading2"/>
        <w:numPr>
          <w:ilvl w:val="1"/>
          <w:numId w:val="3"/>
        </w:numPr>
        <w:tabs>
          <w:tab w:val="left" w:pos="1420"/>
        </w:tabs>
        <w:spacing w:before="0"/>
        <w:ind w:hanging="559"/>
        <w:jc w:val="center"/>
        <w:rPr>
          <w:color w:val="0070C0"/>
        </w:rPr>
      </w:pPr>
      <w:r w:rsidRPr="0041546E">
        <w:rPr>
          <w:color w:val="0070C0"/>
        </w:rPr>
        <w:t>Задатак комисије за избор пројеката за имлементацију ЛАП-а за</w:t>
      </w:r>
      <w:r>
        <w:rPr>
          <w:color w:val="0070C0"/>
        </w:rPr>
        <w:t xml:space="preserve"> </w:t>
      </w:r>
      <w:r w:rsidRPr="0041546E">
        <w:rPr>
          <w:color w:val="0070C0"/>
        </w:rPr>
        <w:t>Роме</w:t>
      </w:r>
    </w:p>
    <w:p w:rsidR="00750436" w:rsidRDefault="00750436" w:rsidP="00582DF6">
      <w:pPr>
        <w:pStyle w:val="BodyText"/>
        <w:spacing w:before="6"/>
        <w:rPr>
          <w:b/>
          <w:sz w:val="31"/>
        </w:rPr>
      </w:pPr>
    </w:p>
    <w:p w:rsidR="00750436" w:rsidRDefault="00750436" w:rsidP="00582DF6">
      <w:pPr>
        <w:pStyle w:val="BodyText"/>
        <w:ind w:left="860" w:right="229" w:firstLine="540"/>
        <w:jc w:val="both"/>
      </w:pPr>
      <w:r>
        <w:t>За расподелу дела средстава из градског буџета намењених реализацији ЛАП-а за Роме и Ромкиње надлежно је Градско веће града Врања, Комисија за избор и имплементацију ЛАП-а за Роме и Ромкиње на предлог Ромске канцеларије у Врању коју именује градоначелник града Врања и председник Градске општине Врањска Бања.</w:t>
      </w:r>
    </w:p>
    <w:p w:rsidR="00750436" w:rsidRDefault="00750436" w:rsidP="00582DF6">
      <w:pPr>
        <w:pStyle w:val="BodyText"/>
      </w:pPr>
    </w:p>
    <w:p w:rsidR="00750436" w:rsidRDefault="00750436" w:rsidP="00582DF6">
      <w:pPr>
        <w:pStyle w:val="BodyText"/>
        <w:ind w:left="860" w:right="830" w:firstLine="480"/>
        <w:jc w:val="both"/>
      </w:pPr>
      <w:r>
        <w:t>Задатак Комисије за избор и имплементацију ЛАП-а за Роме и Ромкиње је да Градском већу Града Врања и Општинском већу Врањска Бања предложи изабране активности, који ће се финансирати средствима намењених имлементацији ЛАП-а, а на основу утврђених критеријума.</w:t>
      </w:r>
    </w:p>
    <w:p w:rsidR="00750436" w:rsidRDefault="00750436" w:rsidP="00582DF6">
      <w:pPr>
        <w:pStyle w:val="BodyText"/>
        <w:spacing w:before="9"/>
        <w:rPr>
          <w:sz w:val="23"/>
        </w:rPr>
      </w:pPr>
    </w:p>
    <w:p w:rsidR="00750436" w:rsidRDefault="00750436" w:rsidP="00582DF6">
      <w:pPr>
        <w:pStyle w:val="BodyText"/>
        <w:spacing w:before="1"/>
        <w:ind w:left="860" w:right="858" w:firstLine="540"/>
        <w:jc w:val="both"/>
      </w:pPr>
      <w:r>
        <w:t>Комисију за избор за и имплементацију ЛАП-а за Роме чини 3 представника/ца из града Врања и 2 представника из општине Врањска Бања следећих институција:</w:t>
      </w:r>
    </w:p>
    <w:p w:rsidR="00750436" w:rsidRDefault="00750436" w:rsidP="00582DF6">
      <w:pPr>
        <w:pStyle w:val="BodyText"/>
      </w:pPr>
    </w:p>
    <w:p w:rsidR="00750436" w:rsidRDefault="00750436" w:rsidP="00582DF6">
      <w:pPr>
        <w:pStyle w:val="ListParagraph"/>
        <w:numPr>
          <w:ilvl w:val="0"/>
          <w:numId w:val="2"/>
        </w:numPr>
        <w:tabs>
          <w:tab w:val="left" w:pos="1581"/>
        </w:tabs>
        <w:ind w:hanging="720"/>
        <w:rPr>
          <w:sz w:val="24"/>
        </w:rPr>
      </w:pPr>
      <w:r>
        <w:rPr>
          <w:sz w:val="24"/>
        </w:rPr>
        <w:t>Представник/ца Градског већа или локалне самоуправе.</w:t>
      </w:r>
    </w:p>
    <w:p w:rsidR="00750436" w:rsidRDefault="00750436" w:rsidP="00582DF6">
      <w:pPr>
        <w:pStyle w:val="ListParagraph"/>
        <w:numPr>
          <w:ilvl w:val="0"/>
          <w:numId w:val="2"/>
        </w:numPr>
        <w:tabs>
          <w:tab w:val="left" w:pos="1581"/>
        </w:tabs>
        <w:rPr>
          <w:sz w:val="24"/>
        </w:rPr>
      </w:pPr>
      <w:r>
        <w:rPr>
          <w:sz w:val="24"/>
        </w:rPr>
        <w:t xml:space="preserve">Представница </w:t>
      </w:r>
      <w:r w:rsidRPr="0041546E">
        <w:rPr>
          <w:sz w:val="24"/>
        </w:rPr>
        <w:t>К</w:t>
      </w:r>
      <w:r>
        <w:rPr>
          <w:sz w:val="24"/>
        </w:rPr>
        <w:t>анцеларије</w:t>
      </w:r>
      <w:r w:rsidRPr="0041546E">
        <w:rPr>
          <w:sz w:val="24"/>
        </w:rPr>
        <w:t xml:space="preserve"> за заштиту и остваривање личних и колективних права ромске националне мањине</w:t>
      </w:r>
      <w:r>
        <w:rPr>
          <w:sz w:val="24"/>
        </w:rPr>
        <w:t>.</w:t>
      </w:r>
    </w:p>
    <w:p w:rsidR="00750436" w:rsidRDefault="00750436" w:rsidP="00582DF6">
      <w:pPr>
        <w:pStyle w:val="ListParagraph"/>
        <w:numPr>
          <w:ilvl w:val="0"/>
          <w:numId w:val="2"/>
        </w:numPr>
        <w:tabs>
          <w:tab w:val="left" w:pos="1581"/>
        </w:tabs>
        <w:ind w:hanging="720"/>
        <w:rPr>
          <w:sz w:val="24"/>
        </w:rPr>
      </w:pPr>
      <w:r>
        <w:rPr>
          <w:sz w:val="24"/>
        </w:rPr>
        <w:t>Представник/ца јавног/цивилногсектора.</w:t>
      </w:r>
    </w:p>
    <w:p w:rsidR="00750436" w:rsidRDefault="00750436" w:rsidP="00582DF6">
      <w:pPr>
        <w:pStyle w:val="ListParagraph"/>
        <w:numPr>
          <w:ilvl w:val="0"/>
          <w:numId w:val="2"/>
        </w:numPr>
        <w:tabs>
          <w:tab w:val="left" w:pos="1581"/>
        </w:tabs>
        <w:ind w:hanging="720"/>
        <w:rPr>
          <w:sz w:val="24"/>
        </w:rPr>
      </w:pPr>
      <w:r>
        <w:rPr>
          <w:sz w:val="24"/>
        </w:rPr>
        <w:t>Представник/ца Мобилног тима</w:t>
      </w:r>
      <w:r>
        <w:rPr>
          <w:spacing w:val="-3"/>
          <w:sz w:val="24"/>
        </w:rPr>
        <w:t>.</w:t>
      </w:r>
    </w:p>
    <w:p w:rsidR="00750436" w:rsidRDefault="00750436" w:rsidP="00582DF6">
      <w:pPr>
        <w:pStyle w:val="ListParagraph"/>
        <w:numPr>
          <w:ilvl w:val="0"/>
          <w:numId w:val="2"/>
        </w:numPr>
        <w:tabs>
          <w:tab w:val="left" w:pos="1581"/>
        </w:tabs>
        <w:ind w:hanging="720"/>
        <w:rPr>
          <w:sz w:val="24"/>
        </w:rPr>
      </w:pPr>
      <w:r>
        <w:rPr>
          <w:sz w:val="24"/>
        </w:rPr>
        <w:t>Представник/ца Ромских НВО.</w:t>
      </w:r>
    </w:p>
    <w:p w:rsidR="00750436" w:rsidRDefault="00750436" w:rsidP="00582DF6">
      <w:pPr>
        <w:pStyle w:val="BodyText"/>
        <w:rPr>
          <w:sz w:val="26"/>
        </w:rPr>
      </w:pPr>
    </w:p>
    <w:p w:rsidR="00750436" w:rsidRDefault="00750436" w:rsidP="00582DF6">
      <w:pPr>
        <w:pStyle w:val="BodyText"/>
        <w:spacing w:before="1"/>
        <w:rPr>
          <w:sz w:val="22"/>
        </w:rPr>
      </w:pPr>
    </w:p>
    <w:p w:rsidR="00750436" w:rsidRDefault="00750436" w:rsidP="007F0955">
      <w:pPr>
        <w:pStyle w:val="BodyText"/>
        <w:ind w:left="90" w:right="617" w:firstLine="770"/>
        <w:rPr>
          <w:b/>
        </w:rPr>
      </w:pPr>
      <w:r>
        <w:tab/>
        <w:t>Сваки члан комисије има свог заменика кога, на предлог Канцеларије</w:t>
      </w:r>
      <w:r w:rsidRPr="00C3787F">
        <w:t xml:space="preserve"> за заштиту и остваривање </w:t>
      </w:r>
      <w:r>
        <w:t xml:space="preserve"> </w:t>
      </w:r>
      <w:r w:rsidRPr="00C3787F">
        <w:t xml:space="preserve">личних и колективних права ромске националне мањине </w:t>
      </w:r>
      <w:r>
        <w:t>у Врању, именује градоначелник Врања и председник ошштине Врањска Бања</w:t>
      </w:r>
      <w:r>
        <w:rPr>
          <w:b/>
        </w:rPr>
        <w:t>.</w:t>
      </w:r>
    </w:p>
    <w:p w:rsidR="00750436" w:rsidRDefault="00750436" w:rsidP="00582DF6">
      <w:pPr>
        <w:sectPr w:rsidR="00750436">
          <w:pgSz w:w="16840" w:h="11910" w:orient="landscape"/>
          <w:pgMar w:top="1100" w:right="1020" w:bottom="960" w:left="580" w:header="0" w:footer="700" w:gutter="0"/>
          <w:pgBorders w:offsetFrom="page">
            <w:top w:val="double" w:sz="4" w:space="24" w:color="999999"/>
            <w:left w:val="double" w:sz="4" w:space="24" w:color="999999"/>
            <w:bottom w:val="double" w:sz="4" w:space="24" w:color="999999"/>
            <w:right w:val="double" w:sz="4" w:space="24" w:color="999999"/>
          </w:pgBorders>
          <w:cols w:space="720"/>
        </w:sectPr>
      </w:pPr>
    </w:p>
    <w:p w:rsidR="00750436" w:rsidRDefault="00750436" w:rsidP="00582DF6">
      <w:pPr>
        <w:pStyle w:val="BodyText"/>
        <w:rPr>
          <w:b/>
          <w:sz w:val="29"/>
        </w:rPr>
      </w:pPr>
    </w:p>
    <w:p w:rsidR="00750436" w:rsidRPr="006354BC" w:rsidRDefault="00750436" w:rsidP="00582DF6">
      <w:pPr>
        <w:pStyle w:val="Heading2"/>
        <w:numPr>
          <w:ilvl w:val="1"/>
          <w:numId w:val="3"/>
        </w:numPr>
        <w:tabs>
          <w:tab w:val="left" w:pos="1341"/>
        </w:tabs>
        <w:spacing w:before="85"/>
        <w:ind w:left="1340" w:hanging="480"/>
        <w:rPr>
          <w:color w:val="0070C0"/>
        </w:rPr>
      </w:pPr>
      <w:bookmarkStart w:id="15" w:name="_TOC_250000"/>
      <w:r w:rsidRPr="006354BC">
        <w:rPr>
          <w:color w:val="0070C0"/>
        </w:rPr>
        <w:t>Праћење и</w:t>
      </w:r>
      <w:bookmarkEnd w:id="15"/>
      <w:r>
        <w:rPr>
          <w:color w:val="0070C0"/>
        </w:rPr>
        <w:t xml:space="preserve"> </w:t>
      </w:r>
      <w:r w:rsidRPr="006354BC">
        <w:rPr>
          <w:color w:val="0070C0"/>
        </w:rPr>
        <w:t>евалуација</w:t>
      </w:r>
    </w:p>
    <w:p w:rsidR="00750436" w:rsidRDefault="00750436" w:rsidP="00582DF6">
      <w:pPr>
        <w:pStyle w:val="BodyText"/>
        <w:rPr>
          <w:b/>
          <w:sz w:val="48"/>
        </w:rPr>
      </w:pPr>
    </w:p>
    <w:p w:rsidR="00750436" w:rsidRDefault="00750436" w:rsidP="00582DF6">
      <w:pPr>
        <w:pStyle w:val="BodyText"/>
        <w:ind w:left="860" w:right="230" w:firstLine="480"/>
        <w:jc w:val="both"/>
      </w:pPr>
      <w:r>
        <w:t>Процес праћења (мониторинга ) и евалуације (врендовања) спровођења ЛАП-а за Роме и Ромкиње врши именовани Тим за мониторинг и евалуацију. Тим за мониторинг и евалуацију прати реализацију активности, које су изабране и финансирају се из градских средстава и евалуира њихове резултате. Тим за мониторинг и евалуацију чине три представника, следеће структуре:</w:t>
      </w:r>
    </w:p>
    <w:p w:rsidR="00750436" w:rsidRDefault="00750436" w:rsidP="00582DF6">
      <w:pPr>
        <w:pStyle w:val="BodyText"/>
      </w:pPr>
    </w:p>
    <w:p w:rsidR="00750436" w:rsidRDefault="00750436" w:rsidP="00582DF6">
      <w:pPr>
        <w:pStyle w:val="ListParagraph"/>
        <w:numPr>
          <w:ilvl w:val="0"/>
          <w:numId w:val="1"/>
        </w:numPr>
        <w:tabs>
          <w:tab w:val="left" w:pos="1581"/>
        </w:tabs>
        <w:ind w:hanging="720"/>
        <w:rPr>
          <w:sz w:val="24"/>
        </w:rPr>
      </w:pPr>
      <w:r>
        <w:rPr>
          <w:sz w:val="24"/>
        </w:rPr>
        <w:t>Представник/ца локалне самоуправе (одељење за финансије).</w:t>
      </w:r>
    </w:p>
    <w:p w:rsidR="00750436" w:rsidRDefault="00750436" w:rsidP="00582DF6">
      <w:pPr>
        <w:pStyle w:val="ListParagraph"/>
        <w:numPr>
          <w:ilvl w:val="0"/>
          <w:numId w:val="1"/>
        </w:numPr>
        <w:tabs>
          <w:tab w:val="left" w:pos="1581"/>
        </w:tabs>
        <w:spacing w:before="1"/>
        <w:ind w:hanging="720"/>
        <w:rPr>
          <w:sz w:val="24"/>
        </w:rPr>
      </w:pPr>
      <w:r>
        <w:rPr>
          <w:sz w:val="24"/>
        </w:rPr>
        <w:t>Представник/ца комисије за одабир пројеката у области друштвено хуманитарног рада.</w:t>
      </w:r>
    </w:p>
    <w:p w:rsidR="00750436" w:rsidRDefault="00750436" w:rsidP="00582DF6">
      <w:pPr>
        <w:pStyle w:val="ListParagraph"/>
        <w:numPr>
          <w:ilvl w:val="0"/>
          <w:numId w:val="1"/>
        </w:numPr>
        <w:tabs>
          <w:tab w:val="left" w:pos="1581"/>
        </w:tabs>
        <w:rPr>
          <w:sz w:val="24"/>
        </w:rPr>
      </w:pPr>
      <w:r>
        <w:rPr>
          <w:sz w:val="24"/>
        </w:rPr>
        <w:t>Представник/ца Канцеларије</w:t>
      </w:r>
      <w:r w:rsidRPr="006354BC">
        <w:rPr>
          <w:sz w:val="24"/>
        </w:rPr>
        <w:t xml:space="preserve"> за заштиту и остваривање личних и колективних права ромске националне мањине </w:t>
      </w:r>
      <w:r>
        <w:rPr>
          <w:sz w:val="24"/>
        </w:rPr>
        <w:t>у Врању.</w:t>
      </w:r>
    </w:p>
    <w:p w:rsidR="00750436" w:rsidRDefault="00750436" w:rsidP="00582DF6">
      <w:pPr>
        <w:pStyle w:val="BodyText"/>
      </w:pPr>
    </w:p>
    <w:p w:rsidR="00750436" w:rsidRDefault="00750436" w:rsidP="00582DF6">
      <w:pPr>
        <w:pStyle w:val="BodyText"/>
      </w:pPr>
      <w:r>
        <w:tab/>
        <w:t xml:space="preserve">Процедуру мониторинга и начин и структуру извештавања формулисаће локална </w:t>
      </w:r>
      <w:r w:rsidRPr="006354BC">
        <w:t>Канцеларија за</w:t>
      </w:r>
      <w:r>
        <w:t xml:space="preserve"> заштиту и остваривање личних и</w:t>
      </w:r>
    </w:p>
    <w:p w:rsidR="00750436" w:rsidRDefault="00750436" w:rsidP="00582DF6">
      <w:pPr>
        <w:pStyle w:val="BodyText"/>
      </w:pPr>
      <w:r w:rsidRPr="006354BC">
        <w:t xml:space="preserve">колективних права ромске националне мањине </w:t>
      </w:r>
      <w:r>
        <w:t>са Одељењем за јавне службе.</w:t>
      </w:r>
    </w:p>
    <w:p w:rsidR="00750436" w:rsidRDefault="00750436" w:rsidP="00582DF6">
      <w:pPr>
        <w:pStyle w:val="BodyText"/>
      </w:pPr>
    </w:p>
    <w:p w:rsidR="00750436" w:rsidRDefault="00750436" w:rsidP="00AA6F74">
      <w:pPr>
        <w:pStyle w:val="BodyText"/>
        <w:ind w:firstLine="860"/>
      </w:pPr>
      <w:r>
        <w:t>Тим за мониторинг и евалуацију извештај доставља градоначелнику, Одељењу за финансије, Одељењу за јавне службе и  Канцеларији</w:t>
      </w:r>
      <w:r w:rsidRPr="006354BC">
        <w:t xml:space="preserve"> за заштиту и остваривање личних и колективних права ромске националне мањине</w:t>
      </w:r>
      <w:r>
        <w:t>.</w:t>
      </w:r>
    </w:p>
    <w:p w:rsidR="00750436" w:rsidRDefault="00750436" w:rsidP="00582DF6">
      <w:pPr>
        <w:pStyle w:val="BodyText"/>
        <w:ind w:left="860"/>
      </w:pPr>
      <w:r>
        <w:t>Извештај Тима за мониторинг и евалуацију представља основни материјал на основу којег ће се формулисати захтеви за следеће године.</w:t>
      </w:r>
    </w:p>
    <w:p w:rsidR="00750436" w:rsidRDefault="00750436" w:rsidP="00582DF6">
      <w:pPr>
        <w:pStyle w:val="BodyText"/>
      </w:pPr>
    </w:p>
    <w:p w:rsidR="00750436" w:rsidRDefault="00750436" w:rsidP="00AA6F74">
      <w:pPr>
        <w:pStyle w:val="BodyText"/>
        <w:ind w:right="315" w:firstLine="860"/>
      </w:pPr>
      <w:r>
        <w:t>То је основни документ на основу којег ће се радити ревизија Локалног акционог Плана, јер он треба да садржи процену делотворности свих мера које су финансиране као и њихов утицај на локалну средину.</w:t>
      </w:r>
    </w:p>
    <w:p w:rsidR="00750436" w:rsidRDefault="00750436" w:rsidP="00582DF6">
      <w:pPr>
        <w:pStyle w:val="BodyText"/>
        <w:ind w:left="860" w:right="315"/>
      </w:pPr>
    </w:p>
    <w:p w:rsidR="00750436" w:rsidRDefault="00750436" w:rsidP="00582DF6">
      <w:pPr>
        <w:pStyle w:val="BodyText"/>
        <w:ind w:left="860" w:right="315"/>
      </w:pPr>
    </w:p>
    <w:p w:rsidR="00750436" w:rsidRDefault="00750436" w:rsidP="00582DF6">
      <w:pPr>
        <w:pStyle w:val="BodyText"/>
        <w:ind w:left="860" w:right="315"/>
      </w:pPr>
    </w:p>
    <w:p w:rsidR="00750436" w:rsidRDefault="00750436" w:rsidP="00582DF6">
      <w:pPr>
        <w:pStyle w:val="BodyText"/>
        <w:ind w:right="315"/>
        <w:jc w:val="center"/>
      </w:pPr>
      <w:r>
        <w:t xml:space="preserve">  СКУПШТИНА ГРАДА ВРАЊА,</w:t>
      </w:r>
    </w:p>
    <w:p w:rsidR="00750436" w:rsidRPr="00B25C15" w:rsidRDefault="00750436" w:rsidP="00582DF6">
      <w:pPr>
        <w:pStyle w:val="BodyText"/>
        <w:ind w:right="315"/>
        <w:jc w:val="center"/>
      </w:pPr>
      <w:r>
        <w:t>16.05.2018.године, број: 02-127/2018-10</w:t>
      </w:r>
    </w:p>
    <w:p w:rsidR="00750436" w:rsidRDefault="00750436" w:rsidP="00582DF6">
      <w:pPr>
        <w:pStyle w:val="BodyText"/>
        <w:ind w:right="315"/>
        <w:jc w:val="center"/>
      </w:pPr>
    </w:p>
    <w:p w:rsidR="00750436" w:rsidRDefault="00750436" w:rsidP="00582DF6">
      <w:pPr>
        <w:pStyle w:val="BodyText"/>
        <w:ind w:right="315"/>
        <w:jc w:val="center"/>
      </w:pPr>
      <w:r>
        <w:t xml:space="preserve">                                                                                                                             ПРЕДСЕДНИК СКУПШТИНЕ</w:t>
      </w:r>
    </w:p>
    <w:p w:rsidR="00750436" w:rsidRPr="006C535F" w:rsidRDefault="00750436" w:rsidP="00582DF6">
      <w:pPr>
        <w:pStyle w:val="BodyText"/>
        <w:ind w:right="315"/>
        <w:jc w:val="center"/>
        <w:sectPr w:rsidR="00750436" w:rsidRPr="006C535F">
          <w:pgSz w:w="16840" w:h="11910" w:orient="landscape"/>
          <w:pgMar w:top="1100" w:right="1020" w:bottom="960" w:left="580" w:header="0" w:footer="700" w:gutter="0"/>
          <w:pgBorders w:offsetFrom="page">
            <w:top w:val="double" w:sz="4" w:space="24" w:color="999999"/>
            <w:left w:val="double" w:sz="4" w:space="24" w:color="999999"/>
            <w:bottom w:val="double" w:sz="4" w:space="24" w:color="999999"/>
            <w:right w:val="double" w:sz="4" w:space="24" w:color="999999"/>
          </w:pgBorders>
          <w:cols w:space="720"/>
        </w:sectPr>
      </w:pPr>
      <w:r>
        <w:tab/>
      </w:r>
      <w:r>
        <w:tab/>
      </w:r>
      <w:r>
        <w:tab/>
      </w:r>
      <w:r>
        <w:tab/>
      </w:r>
      <w:r>
        <w:tab/>
      </w:r>
      <w:r>
        <w:tab/>
        <w:t xml:space="preserve">                                                        Дејан Тричковић,  спец.двм </w:t>
      </w:r>
    </w:p>
    <w:p w:rsidR="00750436" w:rsidRDefault="00750436" w:rsidP="00582DF6">
      <w:pPr>
        <w:pStyle w:val="BodyText"/>
        <w:spacing w:before="4"/>
        <w:rPr>
          <w:sz w:val="17"/>
        </w:rPr>
      </w:pPr>
    </w:p>
    <w:sectPr w:rsidR="00750436" w:rsidSect="00C53D28">
      <w:footerReference w:type="default" r:id="rId32"/>
      <w:pgSz w:w="15840" w:h="12240" w:orient="landscape"/>
      <w:pgMar w:top="1140" w:right="2260" w:bottom="880" w:left="2260" w:header="0" w:footer="70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0436" w:rsidRDefault="00750436" w:rsidP="00C53D28">
      <w:r>
        <w:separator/>
      </w:r>
    </w:p>
  </w:endnote>
  <w:endnote w:type="continuationSeparator" w:id="0">
    <w:p w:rsidR="00750436" w:rsidRDefault="00750436" w:rsidP="00C53D2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436" w:rsidRDefault="00750436">
    <w:pPr>
      <w:pStyle w:val="BodyText"/>
      <w:spacing w:line="14" w:lineRule="auto"/>
      <w:rPr>
        <w:sz w:val="20"/>
      </w:rPr>
    </w:pPr>
    <w:r>
      <w:rPr>
        <w:noProof/>
      </w:rPr>
      <w:pict>
        <v:shapetype id="_x0000_t202" coordsize="21600,21600" o:spt="202" path="m,l,21600r21600,l21600,xe">
          <v:stroke joinstyle="miter"/>
          <v:path gradientshapeok="t" o:connecttype="rect"/>
        </v:shapetype>
        <v:shape id="Text Box 5" o:spid="_x0000_s2049" type="#_x0000_t202" style="position:absolute;margin-left:0;margin-top:777.6pt;width:535.8pt;height:29.1pt;z-index:-251656192;visibility:visible;mso-position-horizontal:left;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" filled="f" stroked="f">
          <v:textbox inset="0,0,0,0">
            <w:txbxContent>
              <w:p w:rsidR="00750436" w:rsidRPr="00B47336" w:rsidRDefault="00750436" w:rsidP="00B47336">
                <w:pPr>
                  <w:pStyle w:val="BodyText"/>
                  <w:tabs>
                    <w:tab w:val="left" w:pos="8975"/>
                  </w:tabs>
                  <w:spacing w:before="14" w:line="274" w:lineRule="exact"/>
                  <w:ind w:left="20"/>
                  <w:jc w:val="center"/>
                  <w:rPr>
                    <w:spacing w:val="-3"/>
                  </w:rPr>
                </w:pPr>
                <w:r>
                  <w:t>ЛАП ЗА РОМЕ И РОМКИЊЕ ГРАДА ВРАЊА И ГРАДСКЕ ОПШТИНЕ ВРАЊСКА БАЊА</w:t>
                </w:r>
              </w:p>
              <w:p w:rsidR="00750436" w:rsidRDefault="00750436" w:rsidP="00B47336">
                <w:pPr>
                  <w:pStyle w:val="BodyText"/>
                  <w:tabs>
                    <w:tab w:val="left" w:pos="8975"/>
                  </w:tabs>
                  <w:spacing w:before="14" w:line="274" w:lineRule="exact"/>
                  <w:ind w:left="20"/>
                  <w:jc w:val="center"/>
                </w:pPr>
                <w:r>
                  <w:t>2018-2021</w:t>
                </w:r>
              </w:p>
            </w:txbxContent>
          </v:textbox>
          <w10:wrap anchorx="margin" anchory="page"/>
        </v:shape>
      </w:pict>
    </w:r>
  </w:p>
  <w:p w:rsidR="00750436" w:rsidRDefault="00750436">
    <w:pPr>
      <w:pStyle w:val="BodyText"/>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436" w:rsidRDefault="00750436">
    <w:pPr>
      <w:pStyle w:val="BodyText"/>
      <w:spacing w:line="14" w:lineRule="auto"/>
      <w:rPr>
        <w:sz w:val="20"/>
      </w:rPr>
    </w:pPr>
    <w:r>
      <w:rPr>
        <w:noProof/>
      </w:rPr>
      <w:pict>
        <v:shapetype id="_x0000_t202" coordsize="21600,21600" o:spt="202" path="m,l,21600r21600,l21600,xe">
          <v:stroke joinstyle="miter"/>
          <v:path gradientshapeok="t" o:connecttype="rect"/>
        </v:shapetype>
        <v:shape id="Text Box 4" o:spid="_x0000_s2052" type="#_x0000_t202" style="position:absolute;margin-left:134.15pt;margin-top:545.45pt;width:531.4pt;height:15.3pt;z-index:-2516510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" filled="f" stroked="f">
          <v:textbox inset="0,0,0,0">
            <w:txbxContent>
              <w:p w:rsidR="00750436" w:rsidRDefault="00750436">
                <w:pPr>
                  <w:pStyle w:val="BodyText"/>
                  <w:spacing w:before="10"/>
                  <w:ind w:left="20"/>
                </w:pPr>
                <w:r>
                  <w:t>ЛАП ЗА РОМЕ И РОМКИЊЕ ГРАДА ВРАЊА И ГРАДСКЕ ОПШТИНЕ ВРАЊСКА БАЊА 2018-2021</w:t>
                </w:r>
              </w:p>
            </w:txbxContent>
          </v:textbox>
          <w10:wrap anchorx="page" anchory="page"/>
        </v:shape>
      </w:pict>
    </w:r>
    <w:r>
      <w:rPr>
        <w:noProof/>
      </w:rPr>
      <w:pict>
        <v:shape id="Text Box 3" o:spid="_x0000_s2053" type="#_x0000_t202" style="position:absolute;margin-left:764.8pt;margin-top:545.7pt;width:16pt;height:15.3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" filled="f" stroked="f">
          <v:textbox inset="0,0,0,0">
            <w:txbxContent>
              <w:p w:rsidR="00750436" w:rsidRDefault="00750436">
                <w:pPr>
                  <w:pStyle w:val="BodyText"/>
                  <w:spacing w:before="10"/>
                  <w:ind w:left="40"/>
                </w:pPr>
                <w:fldSimple w:instr=" PAGE ">
                  <w:r>
                    <w:rPr>
                      <w:noProof/>
                    </w:rPr>
                    <w:t>41</w:t>
                  </w:r>
                </w:fldSimple>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436" w:rsidRDefault="00750436">
    <w:pPr>
      <w:pStyle w:val="BodyText"/>
      <w:spacing w:line="14" w:lineRule="auto"/>
      <w:rPr>
        <w:sz w:val="20"/>
      </w:rPr>
    </w:pPr>
    <w:r>
      <w:rPr>
        <w:noProof/>
      </w:rPr>
      <w:pict>
        <v:shapetype id="_x0000_t202" coordsize="21600,21600" o:spt="202" path="m,l,21600r21600,l21600,xe">
          <v:stroke joinstyle="miter"/>
          <v:path gradientshapeok="t" o:connecttype="rect"/>
        </v:shapetype>
        <v:shape id="Text Box 2" o:spid="_x0000_s2054" type="#_x0000_t202" style="position:absolute;margin-left:122.75pt;margin-top:562pt;width:531.4pt;height:15.3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kBEsgIAALA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" filled="f" stroked="f">
          <v:textbox inset="0,0,0,0">
            <w:txbxContent>
              <w:p w:rsidR="00750436" w:rsidRDefault="00750436">
                <w:pPr>
                  <w:pStyle w:val="BodyText"/>
                  <w:spacing w:before="10"/>
                  <w:ind w:left="20"/>
                </w:pPr>
                <w:r>
                  <w:t>ЛАП ЗА РОМЕ И РОМКИЊЕ ГРАДА ВРАЊА И ГРАДСКЕ ОПШТИНЕ ВРАЊСКА БАЊА 2018-2021</w:t>
                </w:r>
              </w:p>
            </w:txbxContent>
          </v:textbox>
          <w10:wrap anchorx="page" anchory="page"/>
        </v:shape>
      </w:pict>
    </w:r>
    <w:r>
      <w:rPr>
        <w:noProof/>
      </w:rPr>
      <w:pict>
        <v:shape id="Text Box 1" o:spid="_x0000_s2055" type="#_x0000_t202" style="position:absolute;margin-left:707.1pt;margin-top:562.1pt;width:14pt;height:15.3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" filled="f" stroked="f">
          <v:textbox inset="0,0,0,0">
            <w:txbxContent>
              <w:p w:rsidR="00750436" w:rsidRDefault="00750436">
                <w:pPr>
                  <w:pStyle w:val="BodyText"/>
                  <w:spacing w:before="10"/>
                  <w:ind w:left="20"/>
                </w:pPr>
                <w:r>
                  <w:t>42</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0436" w:rsidRDefault="00750436" w:rsidP="00C53D28">
      <w:r>
        <w:separator/>
      </w:r>
    </w:p>
  </w:footnote>
  <w:footnote w:type="continuationSeparator" w:id="0">
    <w:p w:rsidR="00750436" w:rsidRDefault="00750436" w:rsidP="00C53D2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76FE6"/>
    <w:multiLevelType w:val="hybridMultilevel"/>
    <w:tmpl w:val="3278A940"/>
    <w:lvl w:ilvl="0" w:tplc="89AE56A4">
      <w:numFmt w:val="bullet"/>
      <w:lvlText w:val="•"/>
      <w:lvlJc w:val="left"/>
      <w:pPr>
        <w:ind w:left="271" w:hanging="558"/>
      </w:pPr>
      <w:rPr>
        <w:rFonts w:ascii="Times New Roman" w:eastAsia="Times New Roman" w:hAnsi="Times New Roman" w:hint="default"/>
        <w:spacing w:val="-5"/>
        <w:w w:val="100"/>
        <w:sz w:val="24"/>
      </w:rPr>
    </w:lvl>
    <w:lvl w:ilvl="1" w:tplc="3C3C5958">
      <w:numFmt w:val="bullet"/>
      <w:lvlText w:val="•"/>
      <w:lvlJc w:val="left"/>
      <w:pPr>
        <w:ind w:left="778" w:hanging="558"/>
      </w:pPr>
      <w:rPr>
        <w:rFonts w:hint="default"/>
      </w:rPr>
    </w:lvl>
    <w:lvl w:ilvl="2" w:tplc="DDFCC1C2">
      <w:numFmt w:val="bullet"/>
      <w:lvlText w:val="•"/>
      <w:lvlJc w:val="left"/>
      <w:pPr>
        <w:ind w:left="1276" w:hanging="558"/>
      </w:pPr>
      <w:rPr>
        <w:rFonts w:hint="default"/>
      </w:rPr>
    </w:lvl>
    <w:lvl w:ilvl="3" w:tplc="E4900320">
      <w:numFmt w:val="bullet"/>
      <w:lvlText w:val="•"/>
      <w:lvlJc w:val="left"/>
      <w:pPr>
        <w:ind w:left="1774" w:hanging="558"/>
      </w:pPr>
      <w:rPr>
        <w:rFonts w:hint="default"/>
      </w:rPr>
    </w:lvl>
    <w:lvl w:ilvl="4" w:tplc="1A382B12">
      <w:numFmt w:val="bullet"/>
      <w:lvlText w:val="•"/>
      <w:lvlJc w:val="left"/>
      <w:pPr>
        <w:ind w:left="2272" w:hanging="558"/>
      </w:pPr>
      <w:rPr>
        <w:rFonts w:hint="default"/>
      </w:rPr>
    </w:lvl>
    <w:lvl w:ilvl="5" w:tplc="C1D82A26">
      <w:numFmt w:val="bullet"/>
      <w:lvlText w:val="•"/>
      <w:lvlJc w:val="left"/>
      <w:pPr>
        <w:ind w:left="2770" w:hanging="558"/>
      </w:pPr>
      <w:rPr>
        <w:rFonts w:hint="default"/>
      </w:rPr>
    </w:lvl>
    <w:lvl w:ilvl="6" w:tplc="671ADFAC">
      <w:numFmt w:val="bullet"/>
      <w:lvlText w:val="•"/>
      <w:lvlJc w:val="left"/>
      <w:pPr>
        <w:ind w:left="3268" w:hanging="558"/>
      </w:pPr>
      <w:rPr>
        <w:rFonts w:hint="default"/>
      </w:rPr>
    </w:lvl>
    <w:lvl w:ilvl="7" w:tplc="605E682C">
      <w:numFmt w:val="bullet"/>
      <w:lvlText w:val="•"/>
      <w:lvlJc w:val="left"/>
      <w:pPr>
        <w:ind w:left="3766" w:hanging="558"/>
      </w:pPr>
      <w:rPr>
        <w:rFonts w:hint="default"/>
      </w:rPr>
    </w:lvl>
    <w:lvl w:ilvl="8" w:tplc="D06C3BA4">
      <w:numFmt w:val="bullet"/>
      <w:lvlText w:val="•"/>
      <w:lvlJc w:val="left"/>
      <w:pPr>
        <w:ind w:left="4264" w:hanging="558"/>
      </w:pPr>
      <w:rPr>
        <w:rFonts w:hint="default"/>
      </w:rPr>
    </w:lvl>
  </w:abstractNum>
  <w:abstractNum w:abstractNumId="1">
    <w:nsid w:val="06326E32"/>
    <w:multiLevelType w:val="hybridMultilevel"/>
    <w:tmpl w:val="DFD48CC0"/>
    <w:lvl w:ilvl="0" w:tplc="0FBE6DA8">
      <w:start w:val="6"/>
      <w:numFmt w:val="decimal"/>
      <w:lvlText w:val="%1"/>
      <w:lvlJc w:val="left"/>
      <w:pPr>
        <w:ind w:left="938" w:hanging="799"/>
      </w:pPr>
      <w:rPr>
        <w:rFonts w:cs="Times New Roman" w:hint="default"/>
      </w:rPr>
    </w:lvl>
    <w:lvl w:ilvl="1" w:tplc="53D68918">
      <w:numFmt w:val="none"/>
      <w:lvlText w:val=""/>
      <w:lvlJc w:val="left"/>
      <w:pPr>
        <w:tabs>
          <w:tab w:val="num" w:pos="360"/>
        </w:tabs>
      </w:pPr>
      <w:rPr>
        <w:rFonts w:cs="Times New Roman"/>
      </w:rPr>
    </w:lvl>
    <w:lvl w:ilvl="2" w:tplc="CD444778">
      <w:numFmt w:val="bullet"/>
      <w:lvlText w:val="•"/>
      <w:lvlJc w:val="left"/>
      <w:pPr>
        <w:ind w:left="3798" w:hanging="799"/>
      </w:pPr>
      <w:rPr>
        <w:rFonts w:hint="default"/>
      </w:rPr>
    </w:lvl>
    <w:lvl w:ilvl="3" w:tplc="25EAE480">
      <w:numFmt w:val="bullet"/>
      <w:lvlText w:val="•"/>
      <w:lvlJc w:val="left"/>
      <w:pPr>
        <w:ind w:left="5228" w:hanging="799"/>
      </w:pPr>
      <w:rPr>
        <w:rFonts w:hint="default"/>
      </w:rPr>
    </w:lvl>
    <w:lvl w:ilvl="4" w:tplc="ACAA670C">
      <w:numFmt w:val="bullet"/>
      <w:lvlText w:val="•"/>
      <w:lvlJc w:val="left"/>
      <w:pPr>
        <w:ind w:left="6657" w:hanging="799"/>
      </w:pPr>
      <w:rPr>
        <w:rFonts w:hint="default"/>
      </w:rPr>
    </w:lvl>
    <w:lvl w:ilvl="5" w:tplc="B22265F6">
      <w:numFmt w:val="bullet"/>
      <w:lvlText w:val="•"/>
      <w:lvlJc w:val="left"/>
      <w:pPr>
        <w:ind w:left="8086" w:hanging="799"/>
      </w:pPr>
      <w:rPr>
        <w:rFonts w:hint="default"/>
      </w:rPr>
    </w:lvl>
    <w:lvl w:ilvl="6" w:tplc="FFF61638">
      <w:numFmt w:val="bullet"/>
      <w:lvlText w:val="•"/>
      <w:lvlJc w:val="left"/>
      <w:pPr>
        <w:ind w:left="9516" w:hanging="799"/>
      </w:pPr>
      <w:rPr>
        <w:rFonts w:hint="default"/>
      </w:rPr>
    </w:lvl>
    <w:lvl w:ilvl="7" w:tplc="DBEA3996">
      <w:numFmt w:val="bullet"/>
      <w:lvlText w:val="•"/>
      <w:lvlJc w:val="left"/>
      <w:pPr>
        <w:ind w:left="10945" w:hanging="799"/>
      </w:pPr>
      <w:rPr>
        <w:rFonts w:hint="default"/>
      </w:rPr>
    </w:lvl>
    <w:lvl w:ilvl="8" w:tplc="C01223BE">
      <w:numFmt w:val="bullet"/>
      <w:lvlText w:val="•"/>
      <w:lvlJc w:val="left"/>
      <w:pPr>
        <w:ind w:left="12374" w:hanging="799"/>
      </w:pPr>
      <w:rPr>
        <w:rFonts w:hint="default"/>
      </w:rPr>
    </w:lvl>
  </w:abstractNum>
  <w:abstractNum w:abstractNumId="2">
    <w:nsid w:val="0B0B5CD9"/>
    <w:multiLevelType w:val="hybridMultilevel"/>
    <w:tmpl w:val="B9E28A0E"/>
    <w:lvl w:ilvl="0" w:tplc="E4E22D1A">
      <w:start w:val="2"/>
      <w:numFmt w:val="decimal"/>
      <w:lvlText w:val="%1"/>
      <w:lvlJc w:val="left"/>
      <w:pPr>
        <w:ind w:left="320" w:hanging="781"/>
      </w:pPr>
      <w:rPr>
        <w:rFonts w:cs="Times New Roman" w:hint="default"/>
      </w:rPr>
    </w:lvl>
    <w:lvl w:ilvl="1" w:tplc="8B6E6488">
      <w:numFmt w:val="none"/>
      <w:lvlText w:val=""/>
      <w:lvlJc w:val="left"/>
      <w:pPr>
        <w:tabs>
          <w:tab w:val="num" w:pos="360"/>
        </w:tabs>
      </w:pPr>
      <w:rPr>
        <w:rFonts w:cs="Times New Roman"/>
      </w:rPr>
    </w:lvl>
    <w:lvl w:ilvl="2" w:tplc="395A9816">
      <w:numFmt w:val="bullet"/>
      <w:lvlText w:val="•"/>
      <w:lvlJc w:val="left"/>
      <w:pPr>
        <w:ind w:left="2300" w:hanging="720"/>
      </w:pPr>
      <w:rPr>
        <w:rFonts w:ascii="Times New Roman" w:eastAsia="Times New Roman" w:hAnsi="Times New Roman" w:hint="default"/>
        <w:spacing w:val="-8"/>
        <w:w w:val="100"/>
        <w:sz w:val="24"/>
      </w:rPr>
    </w:lvl>
    <w:lvl w:ilvl="3" w:tplc="2A08FED4">
      <w:numFmt w:val="bullet"/>
      <w:lvlText w:val="•"/>
      <w:lvlJc w:val="left"/>
      <w:pPr>
        <w:ind w:left="4186" w:hanging="720"/>
      </w:pPr>
      <w:rPr>
        <w:rFonts w:hint="default"/>
      </w:rPr>
    </w:lvl>
    <w:lvl w:ilvl="4" w:tplc="9A961750">
      <w:numFmt w:val="bullet"/>
      <w:lvlText w:val="•"/>
      <w:lvlJc w:val="left"/>
      <w:pPr>
        <w:ind w:left="5129" w:hanging="720"/>
      </w:pPr>
      <w:rPr>
        <w:rFonts w:hint="default"/>
      </w:rPr>
    </w:lvl>
    <w:lvl w:ilvl="5" w:tplc="98D6B996">
      <w:numFmt w:val="bullet"/>
      <w:lvlText w:val="•"/>
      <w:lvlJc w:val="left"/>
      <w:pPr>
        <w:ind w:left="6072" w:hanging="720"/>
      </w:pPr>
      <w:rPr>
        <w:rFonts w:hint="default"/>
      </w:rPr>
    </w:lvl>
    <w:lvl w:ilvl="6" w:tplc="30B86652">
      <w:numFmt w:val="bullet"/>
      <w:lvlText w:val="•"/>
      <w:lvlJc w:val="left"/>
      <w:pPr>
        <w:ind w:left="7016" w:hanging="720"/>
      </w:pPr>
      <w:rPr>
        <w:rFonts w:hint="default"/>
      </w:rPr>
    </w:lvl>
    <w:lvl w:ilvl="7" w:tplc="B7C81088">
      <w:numFmt w:val="bullet"/>
      <w:lvlText w:val="•"/>
      <w:lvlJc w:val="left"/>
      <w:pPr>
        <w:ind w:left="7959" w:hanging="720"/>
      </w:pPr>
      <w:rPr>
        <w:rFonts w:hint="default"/>
      </w:rPr>
    </w:lvl>
    <w:lvl w:ilvl="8" w:tplc="85582816">
      <w:numFmt w:val="bullet"/>
      <w:lvlText w:val="•"/>
      <w:lvlJc w:val="left"/>
      <w:pPr>
        <w:ind w:left="8902" w:hanging="720"/>
      </w:pPr>
      <w:rPr>
        <w:rFonts w:hint="default"/>
      </w:rPr>
    </w:lvl>
  </w:abstractNum>
  <w:abstractNum w:abstractNumId="3">
    <w:nsid w:val="11825B9A"/>
    <w:multiLevelType w:val="hybridMultilevel"/>
    <w:tmpl w:val="1E90D76C"/>
    <w:lvl w:ilvl="0" w:tplc="DF3E05D4">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DB419A"/>
    <w:multiLevelType w:val="hybridMultilevel"/>
    <w:tmpl w:val="CF5EE8E2"/>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5">
    <w:nsid w:val="139B573B"/>
    <w:multiLevelType w:val="hybridMultilevel"/>
    <w:tmpl w:val="8A80E5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9E543F"/>
    <w:multiLevelType w:val="hybridMultilevel"/>
    <w:tmpl w:val="5FF6F136"/>
    <w:lvl w:ilvl="0" w:tplc="503EDFE6">
      <w:start w:val="2"/>
      <w:numFmt w:val="decimal"/>
      <w:lvlText w:val="%1"/>
      <w:lvlJc w:val="left"/>
      <w:pPr>
        <w:ind w:left="1580" w:hanging="720"/>
      </w:pPr>
      <w:rPr>
        <w:rFonts w:cs="Times New Roman" w:hint="default"/>
      </w:rPr>
    </w:lvl>
    <w:lvl w:ilvl="1" w:tplc="3B522DB8">
      <w:numFmt w:val="none"/>
      <w:lvlText w:val=""/>
      <w:lvlJc w:val="left"/>
      <w:pPr>
        <w:tabs>
          <w:tab w:val="num" w:pos="360"/>
        </w:tabs>
      </w:pPr>
      <w:rPr>
        <w:rFonts w:cs="Times New Roman"/>
      </w:rPr>
    </w:lvl>
    <w:lvl w:ilvl="2" w:tplc="78F49488">
      <w:numFmt w:val="bullet"/>
      <w:lvlText w:val="•"/>
      <w:lvlJc w:val="left"/>
      <w:pPr>
        <w:ind w:left="3421" w:hanging="720"/>
      </w:pPr>
      <w:rPr>
        <w:rFonts w:hint="default"/>
      </w:rPr>
    </w:lvl>
    <w:lvl w:ilvl="3" w:tplc="B144237E">
      <w:numFmt w:val="bullet"/>
      <w:lvlText w:val="•"/>
      <w:lvlJc w:val="left"/>
      <w:pPr>
        <w:ind w:left="4342" w:hanging="720"/>
      </w:pPr>
      <w:rPr>
        <w:rFonts w:hint="default"/>
      </w:rPr>
    </w:lvl>
    <w:lvl w:ilvl="4" w:tplc="067AD54E">
      <w:numFmt w:val="bullet"/>
      <w:lvlText w:val="•"/>
      <w:lvlJc w:val="left"/>
      <w:pPr>
        <w:ind w:left="5263" w:hanging="720"/>
      </w:pPr>
      <w:rPr>
        <w:rFonts w:hint="default"/>
      </w:rPr>
    </w:lvl>
    <w:lvl w:ilvl="5" w:tplc="B3900E8E">
      <w:numFmt w:val="bullet"/>
      <w:lvlText w:val="•"/>
      <w:lvlJc w:val="left"/>
      <w:pPr>
        <w:ind w:left="6184" w:hanging="720"/>
      </w:pPr>
      <w:rPr>
        <w:rFonts w:hint="default"/>
      </w:rPr>
    </w:lvl>
    <w:lvl w:ilvl="6" w:tplc="DACEB9E6">
      <w:numFmt w:val="bullet"/>
      <w:lvlText w:val="•"/>
      <w:lvlJc w:val="left"/>
      <w:pPr>
        <w:ind w:left="7105" w:hanging="720"/>
      </w:pPr>
      <w:rPr>
        <w:rFonts w:hint="default"/>
      </w:rPr>
    </w:lvl>
    <w:lvl w:ilvl="7" w:tplc="58E6E38C">
      <w:numFmt w:val="bullet"/>
      <w:lvlText w:val="•"/>
      <w:lvlJc w:val="left"/>
      <w:pPr>
        <w:ind w:left="8026" w:hanging="720"/>
      </w:pPr>
      <w:rPr>
        <w:rFonts w:hint="default"/>
      </w:rPr>
    </w:lvl>
    <w:lvl w:ilvl="8" w:tplc="0A443DDA">
      <w:numFmt w:val="bullet"/>
      <w:lvlText w:val="•"/>
      <w:lvlJc w:val="left"/>
      <w:pPr>
        <w:ind w:left="8947" w:hanging="720"/>
      </w:pPr>
      <w:rPr>
        <w:rFonts w:hint="default"/>
      </w:rPr>
    </w:lvl>
  </w:abstractNum>
  <w:abstractNum w:abstractNumId="7">
    <w:nsid w:val="17637385"/>
    <w:multiLevelType w:val="hybridMultilevel"/>
    <w:tmpl w:val="1CAE8EEE"/>
    <w:lvl w:ilvl="0" w:tplc="04090001">
      <w:start w:val="1"/>
      <w:numFmt w:val="bullet"/>
      <w:lvlText w:val=""/>
      <w:lvlJc w:val="left"/>
      <w:pPr>
        <w:ind w:left="1101" w:hanging="781"/>
      </w:pPr>
      <w:rPr>
        <w:rFonts w:ascii="Symbol" w:hAnsi="Symbol" w:hint="default"/>
      </w:rPr>
    </w:lvl>
    <w:lvl w:ilvl="1" w:tplc="04090001">
      <w:start w:val="1"/>
      <w:numFmt w:val="bullet"/>
      <w:lvlText w:val=""/>
      <w:lvlJc w:val="left"/>
      <w:pPr>
        <w:tabs>
          <w:tab w:val="num" w:pos="1141"/>
        </w:tabs>
      </w:pPr>
      <w:rPr>
        <w:rFonts w:ascii="Symbol" w:hAnsi="Symbol" w:hint="default"/>
      </w:rPr>
    </w:lvl>
    <w:lvl w:ilvl="2" w:tplc="395A9816">
      <w:numFmt w:val="bullet"/>
      <w:lvlText w:val="•"/>
      <w:lvlJc w:val="left"/>
      <w:pPr>
        <w:ind w:left="3081" w:hanging="720"/>
      </w:pPr>
      <w:rPr>
        <w:rFonts w:ascii="Times New Roman" w:eastAsia="Times New Roman" w:hAnsi="Times New Roman" w:hint="default"/>
        <w:spacing w:val="-8"/>
        <w:w w:val="100"/>
        <w:sz w:val="24"/>
      </w:rPr>
    </w:lvl>
    <w:lvl w:ilvl="3" w:tplc="2A08FED4">
      <w:numFmt w:val="bullet"/>
      <w:lvlText w:val="•"/>
      <w:lvlJc w:val="left"/>
      <w:pPr>
        <w:ind w:left="4967" w:hanging="720"/>
      </w:pPr>
      <w:rPr>
        <w:rFonts w:hint="default"/>
      </w:rPr>
    </w:lvl>
    <w:lvl w:ilvl="4" w:tplc="9A961750">
      <w:numFmt w:val="bullet"/>
      <w:lvlText w:val="•"/>
      <w:lvlJc w:val="left"/>
      <w:pPr>
        <w:ind w:left="5910" w:hanging="720"/>
      </w:pPr>
      <w:rPr>
        <w:rFonts w:hint="default"/>
      </w:rPr>
    </w:lvl>
    <w:lvl w:ilvl="5" w:tplc="98D6B996">
      <w:numFmt w:val="bullet"/>
      <w:lvlText w:val="•"/>
      <w:lvlJc w:val="left"/>
      <w:pPr>
        <w:ind w:left="6853" w:hanging="720"/>
      </w:pPr>
      <w:rPr>
        <w:rFonts w:hint="default"/>
      </w:rPr>
    </w:lvl>
    <w:lvl w:ilvl="6" w:tplc="30B86652">
      <w:numFmt w:val="bullet"/>
      <w:lvlText w:val="•"/>
      <w:lvlJc w:val="left"/>
      <w:pPr>
        <w:ind w:left="7797" w:hanging="720"/>
      </w:pPr>
      <w:rPr>
        <w:rFonts w:hint="default"/>
      </w:rPr>
    </w:lvl>
    <w:lvl w:ilvl="7" w:tplc="B7C81088">
      <w:numFmt w:val="bullet"/>
      <w:lvlText w:val="•"/>
      <w:lvlJc w:val="left"/>
      <w:pPr>
        <w:ind w:left="8740" w:hanging="720"/>
      </w:pPr>
      <w:rPr>
        <w:rFonts w:hint="default"/>
      </w:rPr>
    </w:lvl>
    <w:lvl w:ilvl="8" w:tplc="85582816">
      <w:numFmt w:val="bullet"/>
      <w:lvlText w:val="•"/>
      <w:lvlJc w:val="left"/>
      <w:pPr>
        <w:ind w:left="9683" w:hanging="720"/>
      </w:pPr>
      <w:rPr>
        <w:rFonts w:hint="default"/>
      </w:rPr>
    </w:lvl>
  </w:abstractNum>
  <w:abstractNum w:abstractNumId="8">
    <w:nsid w:val="1D377F36"/>
    <w:multiLevelType w:val="hybridMultilevel"/>
    <w:tmpl w:val="28B04CAE"/>
    <w:lvl w:ilvl="0" w:tplc="12E8C90C">
      <w:numFmt w:val="bullet"/>
      <w:lvlText w:val="-"/>
      <w:lvlJc w:val="left"/>
      <w:pPr>
        <w:ind w:left="320" w:hanging="260"/>
      </w:pPr>
      <w:rPr>
        <w:rFonts w:ascii="Times New Roman" w:eastAsia="Times New Roman" w:hAnsi="Times New Roman" w:hint="default"/>
        <w:spacing w:val="-8"/>
        <w:w w:val="99"/>
        <w:sz w:val="24"/>
      </w:rPr>
    </w:lvl>
    <w:lvl w:ilvl="1" w:tplc="6A00FB18">
      <w:numFmt w:val="bullet"/>
      <w:lvlText w:val="•"/>
      <w:lvlJc w:val="left"/>
      <w:pPr>
        <w:ind w:left="1366" w:hanging="260"/>
      </w:pPr>
      <w:rPr>
        <w:rFonts w:hint="default"/>
      </w:rPr>
    </w:lvl>
    <w:lvl w:ilvl="2" w:tplc="4AAE4FAC">
      <w:numFmt w:val="bullet"/>
      <w:lvlText w:val="•"/>
      <w:lvlJc w:val="left"/>
      <w:pPr>
        <w:ind w:left="2413" w:hanging="260"/>
      </w:pPr>
      <w:rPr>
        <w:rFonts w:hint="default"/>
      </w:rPr>
    </w:lvl>
    <w:lvl w:ilvl="3" w:tplc="0254AA9E">
      <w:numFmt w:val="bullet"/>
      <w:lvlText w:val="•"/>
      <w:lvlJc w:val="left"/>
      <w:pPr>
        <w:ind w:left="3460" w:hanging="260"/>
      </w:pPr>
      <w:rPr>
        <w:rFonts w:hint="default"/>
      </w:rPr>
    </w:lvl>
    <w:lvl w:ilvl="4" w:tplc="EB6C565C">
      <w:numFmt w:val="bullet"/>
      <w:lvlText w:val="•"/>
      <w:lvlJc w:val="left"/>
      <w:pPr>
        <w:ind w:left="4507" w:hanging="260"/>
      </w:pPr>
      <w:rPr>
        <w:rFonts w:hint="default"/>
      </w:rPr>
    </w:lvl>
    <w:lvl w:ilvl="5" w:tplc="6AC20EFE">
      <w:numFmt w:val="bullet"/>
      <w:lvlText w:val="•"/>
      <w:lvlJc w:val="left"/>
      <w:pPr>
        <w:ind w:left="5554" w:hanging="260"/>
      </w:pPr>
      <w:rPr>
        <w:rFonts w:hint="default"/>
      </w:rPr>
    </w:lvl>
    <w:lvl w:ilvl="6" w:tplc="87680ECC">
      <w:numFmt w:val="bullet"/>
      <w:lvlText w:val="•"/>
      <w:lvlJc w:val="left"/>
      <w:pPr>
        <w:ind w:left="6601" w:hanging="260"/>
      </w:pPr>
      <w:rPr>
        <w:rFonts w:hint="default"/>
      </w:rPr>
    </w:lvl>
    <w:lvl w:ilvl="7" w:tplc="F6F82FEA">
      <w:numFmt w:val="bullet"/>
      <w:lvlText w:val="•"/>
      <w:lvlJc w:val="left"/>
      <w:pPr>
        <w:ind w:left="7648" w:hanging="260"/>
      </w:pPr>
      <w:rPr>
        <w:rFonts w:hint="default"/>
      </w:rPr>
    </w:lvl>
    <w:lvl w:ilvl="8" w:tplc="9D46ED9A">
      <w:numFmt w:val="bullet"/>
      <w:lvlText w:val="•"/>
      <w:lvlJc w:val="left"/>
      <w:pPr>
        <w:ind w:left="8695" w:hanging="260"/>
      </w:pPr>
      <w:rPr>
        <w:rFonts w:hint="default"/>
      </w:rPr>
    </w:lvl>
  </w:abstractNum>
  <w:abstractNum w:abstractNumId="9">
    <w:nsid w:val="1E7C278D"/>
    <w:multiLevelType w:val="hybridMultilevel"/>
    <w:tmpl w:val="54C44D6C"/>
    <w:lvl w:ilvl="0" w:tplc="B4DE55C6">
      <w:start w:val="3"/>
      <w:numFmt w:val="decimal"/>
      <w:lvlText w:val="%1"/>
      <w:lvlJc w:val="left"/>
      <w:pPr>
        <w:ind w:left="1700" w:hanging="840"/>
      </w:pPr>
      <w:rPr>
        <w:rFonts w:cs="Times New Roman" w:hint="default"/>
      </w:rPr>
    </w:lvl>
    <w:lvl w:ilvl="1" w:tplc="E47E3E12">
      <w:numFmt w:val="none"/>
      <w:lvlText w:val=""/>
      <w:lvlJc w:val="left"/>
      <w:pPr>
        <w:tabs>
          <w:tab w:val="num" w:pos="360"/>
        </w:tabs>
      </w:pPr>
      <w:rPr>
        <w:rFonts w:cs="Times New Roman"/>
      </w:rPr>
    </w:lvl>
    <w:lvl w:ilvl="2" w:tplc="A468961C">
      <w:numFmt w:val="bullet"/>
      <w:lvlText w:val="•"/>
      <w:lvlJc w:val="left"/>
      <w:pPr>
        <w:ind w:left="3517" w:hanging="840"/>
      </w:pPr>
      <w:rPr>
        <w:rFonts w:hint="default"/>
      </w:rPr>
    </w:lvl>
    <w:lvl w:ilvl="3" w:tplc="3A22BDE0">
      <w:numFmt w:val="bullet"/>
      <w:lvlText w:val="•"/>
      <w:lvlJc w:val="left"/>
      <w:pPr>
        <w:ind w:left="4426" w:hanging="840"/>
      </w:pPr>
      <w:rPr>
        <w:rFonts w:hint="default"/>
      </w:rPr>
    </w:lvl>
    <w:lvl w:ilvl="4" w:tplc="DDFC94EA">
      <w:numFmt w:val="bullet"/>
      <w:lvlText w:val="•"/>
      <w:lvlJc w:val="left"/>
      <w:pPr>
        <w:ind w:left="5335" w:hanging="840"/>
      </w:pPr>
      <w:rPr>
        <w:rFonts w:hint="default"/>
      </w:rPr>
    </w:lvl>
    <w:lvl w:ilvl="5" w:tplc="56BC04A0">
      <w:numFmt w:val="bullet"/>
      <w:lvlText w:val="•"/>
      <w:lvlJc w:val="left"/>
      <w:pPr>
        <w:ind w:left="6244" w:hanging="840"/>
      </w:pPr>
      <w:rPr>
        <w:rFonts w:hint="default"/>
      </w:rPr>
    </w:lvl>
    <w:lvl w:ilvl="6" w:tplc="DBBA0060">
      <w:numFmt w:val="bullet"/>
      <w:lvlText w:val="•"/>
      <w:lvlJc w:val="left"/>
      <w:pPr>
        <w:ind w:left="7153" w:hanging="840"/>
      </w:pPr>
      <w:rPr>
        <w:rFonts w:hint="default"/>
      </w:rPr>
    </w:lvl>
    <w:lvl w:ilvl="7" w:tplc="D8966EB6">
      <w:numFmt w:val="bullet"/>
      <w:lvlText w:val="•"/>
      <w:lvlJc w:val="left"/>
      <w:pPr>
        <w:ind w:left="8062" w:hanging="840"/>
      </w:pPr>
      <w:rPr>
        <w:rFonts w:hint="default"/>
      </w:rPr>
    </w:lvl>
    <w:lvl w:ilvl="8" w:tplc="BD86308A">
      <w:numFmt w:val="bullet"/>
      <w:lvlText w:val="•"/>
      <w:lvlJc w:val="left"/>
      <w:pPr>
        <w:ind w:left="8971" w:hanging="840"/>
      </w:pPr>
      <w:rPr>
        <w:rFonts w:hint="default"/>
      </w:rPr>
    </w:lvl>
  </w:abstractNum>
  <w:abstractNum w:abstractNumId="10">
    <w:nsid w:val="1EE032C1"/>
    <w:multiLevelType w:val="hybridMultilevel"/>
    <w:tmpl w:val="9B020B68"/>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1">
    <w:nsid w:val="255577C7"/>
    <w:multiLevelType w:val="hybridMultilevel"/>
    <w:tmpl w:val="CB82EC12"/>
    <w:lvl w:ilvl="0" w:tplc="DF3E05D4">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76747B6"/>
    <w:multiLevelType w:val="hybridMultilevel"/>
    <w:tmpl w:val="C95A24EA"/>
    <w:lvl w:ilvl="0" w:tplc="DF3E05D4">
      <w:numFmt w:val="bullet"/>
      <w:lvlText w:val="•"/>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583D87"/>
    <w:multiLevelType w:val="hybridMultilevel"/>
    <w:tmpl w:val="302A0A94"/>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4">
    <w:nsid w:val="2D443671"/>
    <w:multiLevelType w:val="hybridMultilevel"/>
    <w:tmpl w:val="B81C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4764F84"/>
    <w:multiLevelType w:val="hybridMultilevel"/>
    <w:tmpl w:val="8E4803E0"/>
    <w:lvl w:ilvl="0" w:tplc="DF3E05D4">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3D11A0"/>
    <w:multiLevelType w:val="hybridMultilevel"/>
    <w:tmpl w:val="AAB43C72"/>
    <w:lvl w:ilvl="0" w:tplc="6CB6E7F2">
      <w:start w:val="3"/>
      <w:numFmt w:val="decimal"/>
      <w:lvlText w:val="%1"/>
      <w:lvlJc w:val="left"/>
      <w:pPr>
        <w:ind w:left="860" w:hanging="541"/>
      </w:pPr>
      <w:rPr>
        <w:rFonts w:cs="Times New Roman" w:hint="default"/>
      </w:rPr>
    </w:lvl>
    <w:lvl w:ilvl="1" w:tplc="EFE247C0">
      <w:numFmt w:val="none"/>
      <w:lvlText w:val=""/>
      <w:lvlJc w:val="left"/>
      <w:pPr>
        <w:tabs>
          <w:tab w:val="num" w:pos="360"/>
        </w:tabs>
      </w:pPr>
      <w:rPr>
        <w:rFonts w:cs="Times New Roman"/>
      </w:rPr>
    </w:lvl>
    <w:lvl w:ilvl="2" w:tplc="09F0AC1E">
      <w:numFmt w:val="bullet"/>
      <w:lvlText w:val="•"/>
      <w:lvlJc w:val="left"/>
      <w:pPr>
        <w:ind w:left="2845" w:hanging="541"/>
      </w:pPr>
      <w:rPr>
        <w:rFonts w:hint="default"/>
      </w:rPr>
    </w:lvl>
    <w:lvl w:ilvl="3" w:tplc="8C4CDE8E">
      <w:numFmt w:val="bullet"/>
      <w:lvlText w:val="•"/>
      <w:lvlJc w:val="left"/>
      <w:pPr>
        <w:ind w:left="3838" w:hanging="541"/>
      </w:pPr>
      <w:rPr>
        <w:rFonts w:hint="default"/>
      </w:rPr>
    </w:lvl>
    <w:lvl w:ilvl="4" w:tplc="722A5418">
      <w:numFmt w:val="bullet"/>
      <w:lvlText w:val="•"/>
      <w:lvlJc w:val="left"/>
      <w:pPr>
        <w:ind w:left="4831" w:hanging="541"/>
      </w:pPr>
      <w:rPr>
        <w:rFonts w:hint="default"/>
      </w:rPr>
    </w:lvl>
    <w:lvl w:ilvl="5" w:tplc="A9D25D3A">
      <w:numFmt w:val="bullet"/>
      <w:lvlText w:val="•"/>
      <w:lvlJc w:val="left"/>
      <w:pPr>
        <w:ind w:left="5824" w:hanging="541"/>
      </w:pPr>
      <w:rPr>
        <w:rFonts w:hint="default"/>
      </w:rPr>
    </w:lvl>
    <w:lvl w:ilvl="6" w:tplc="F4AC0F10">
      <w:numFmt w:val="bullet"/>
      <w:lvlText w:val="•"/>
      <w:lvlJc w:val="left"/>
      <w:pPr>
        <w:ind w:left="6817" w:hanging="541"/>
      </w:pPr>
      <w:rPr>
        <w:rFonts w:hint="default"/>
      </w:rPr>
    </w:lvl>
    <w:lvl w:ilvl="7" w:tplc="59C2F43C">
      <w:numFmt w:val="bullet"/>
      <w:lvlText w:val="•"/>
      <w:lvlJc w:val="left"/>
      <w:pPr>
        <w:ind w:left="7810" w:hanging="541"/>
      </w:pPr>
      <w:rPr>
        <w:rFonts w:hint="default"/>
      </w:rPr>
    </w:lvl>
    <w:lvl w:ilvl="8" w:tplc="54D01A6E">
      <w:numFmt w:val="bullet"/>
      <w:lvlText w:val="•"/>
      <w:lvlJc w:val="left"/>
      <w:pPr>
        <w:ind w:left="8803" w:hanging="541"/>
      </w:pPr>
      <w:rPr>
        <w:rFonts w:hint="default"/>
      </w:rPr>
    </w:lvl>
  </w:abstractNum>
  <w:abstractNum w:abstractNumId="17">
    <w:nsid w:val="353E4D56"/>
    <w:multiLevelType w:val="hybridMultilevel"/>
    <w:tmpl w:val="3D204152"/>
    <w:lvl w:ilvl="0" w:tplc="5A282C26">
      <w:numFmt w:val="bullet"/>
      <w:lvlText w:val="•"/>
      <w:lvlJc w:val="left"/>
      <w:pPr>
        <w:ind w:left="221" w:hanging="324"/>
      </w:pPr>
      <w:rPr>
        <w:rFonts w:ascii="Times New Roman" w:eastAsia="Times New Roman" w:hAnsi="Times New Roman" w:hint="default"/>
        <w:spacing w:val="-8"/>
        <w:w w:val="100"/>
        <w:sz w:val="24"/>
      </w:rPr>
    </w:lvl>
    <w:lvl w:ilvl="1" w:tplc="1736D316">
      <w:numFmt w:val="bullet"/>
      <w:lvlText w:val="•"/>
      <w:lvlJc w:val="left"/>
      <w:pPr>
        <w:ind w:left="705" w:hanging="324"/>
      </w:pPr>
      <w:rPr>
        <w:rFonts w:hint="default"/>
      </w:rPr>
    </w:lvl>
    <w:lvl w:ilvl="2" w:tplc="A9780248">
      <w:numFmt w:val="bullet"/>
      <w:lvlText w:val="•"/>
      <w:lvlJc w:val="left"/>
      <w:pPr>
        <w:ind w:left="1190" w:hanging="324"/>
      </w:pPr>
      <w:rPr>
        <w:rFonts w:hint="default"/>
      </w:rPr>
    </w:lvl>
    <w:lvl w:ilvl="3" w:tplc="BB38F596">
      <w:numFmt w:val="bullet"/>
      <w:lvlText w:val="•"/>
      <w:lvlJc w:val="left"/>
      <w:pPr>
        <w:ind w:left="1675" w:hanging="324"/>
      </w:pPr>
      <w:rPr>
        <w:rFonts w:hint="default"/>
      </w:rPr>
    </w:lvl>
    <w:lvl w:ilvl="4" w:tplc="FEE43BE0">
      <w:numFmt w:val="bullet"/>
      <w:lvlText w:val="•"/>
      <w:lvlJc w:val="left"/>
      <w:pPr>
        <w:ind w:left="2160" w:hanging="324"/>
      </w:pPr>
      <w:rPr>
        <w:rFonts w:hint="default"/>
      </w:rPr>
    </w:lvl>
    <w:lvl w:ilvl="5" w:tplc="84540E30">
      <w:numFmt w:val="bullet"/>
      <w:lvlText w:val="•"/>
      <w:lvlJc w:val="left"/>
      <w:pPr>
        <w:ind w:left="2645" w:hanging="324"/>
      </w:pPr>
      <w:rPr>
        <w:rFonts w:hint="default"/>
      </w:rPr>
    </w:lvl>
    <w:lvl w:ilvl="6" w:tplc="8340D3BA">
      <w:numFmt w:val="bullet"/>
      <w:lvlText w:val="•"/>
      <w:lvlJc w:val="left"/>
      <w:pPr>
        <w:ind w:left="3130" w:hanging="324"/>
      </w:pPr>
      <w:rPr>
        <w:rFonts w:hint="default"/>
      </w:rPr>
    </w:lvl>
    <w:lvl w:ilvl="7" w:tplc="021659CA">
      <w:numFmt w:val="bullet"/>
      <w:lvlText w:val="•"/>
      <w:lvlJc w:val="left"/>
      <w:pPr>
        <w:ind w:left="3615" w:hanging="324"/>
      </w:pPr>
      <w:rPr>
        <w:rFonts w:hint="default"/>
      </w:rPr>
    </w:lvl>
    <w:lvl w:ilvl="8" w:tplc="08366D6A">
      <w:numFmt w:val="bullet"/>
      <w:lvlText w:val="•"/>
      <w:lvlJc w:val="left"/>
      <w:pPr>
        <w:ind w:left="4100" w:hanging="324"/>
      </w:pPr>
      <w:rPr>
        <w:rFonts w:hint="default"/>
      </w:rPr>
    </w:lvl>
  </w:abstractNum>
  <w:abstractNum w:abstractNumId="18">
    <w:nsid w:val="354C544F"/>
    <w:multiLevelType w:val="hybridMultilevel"/>
    <w:tmpl w:val="4D24DB86"/>
    <w:lvl w:ilvl="0" w:tplc="6172BA20">
      <w:numFmt w:val="bullet"/>
      <w:lvlText w:val=""/>
      <w:lvlJc w:val="left"/>
      <w:pPr>
        <w:ind w:left="320" w:hanging="541"/>
      </w:pPr>
      <w:rPr>
        <w:rFonts w:ascii="Symbol" w:eastAsia="Times New Roman" w:hAnsi="Symbol" w:hint="default"/>
        <w:w w:val="100"/>
        <w:sz w:val="24"/>
      </w:rPr>
    </w:lvl>
    <w:lvl w:ilvl="1" w:tplc="0D9680B4">
      <w:numFmt w:val="bullet"/>
      <w:lvlText w:val="•"/>
      <w:lvlJc w:val="left"/>
      <w:pPr>
        <w:ind w:left="1366" w:hanging="541"/>
      </w:pPr>
      <w:rPr>
        <w:rFonts w:hint="default"/>
      </w:rPr>
    </w:lvl>
    <w:lvl w:ilvl="2" w:tplc="072EC432">
      <w:numFmt w:val="bullet"/>
      <w:lvlText w:val="•"/>
      <w:lvlJc w:val="left"/>
      <w:pPr>
        <w:ind w:left="2413" w:hanging="541"/>
      </w:pPr>
      <w:rPr>
        <w:rFonts w:hint="default"/>
      </w:rPr>
    </w:lvl>
    <w:lvl w:ilvl="3" w:tplc="46D85626">
      <w:numFmt w:val="bullet"/>
      <w:lvlText w:val="•"/>
      <w:lvlJc w:val="left"/>
      <w:pPr>
        <w:ind w:left="3460" w:hanging="541"/>
      </w:pPr>
      <w:rPr>
        <w:rFonts w:hint="default"/>
      </w:rPr>
    </w:lvl>
    <w:lvl w:ilvl="4" w:tplc="4912B0AE">
      <w:numFmt w:val="bullet"/>
      <w:lvlText w:val="•"/>
      <w:lvlJc w:val="left"/>
      <w:pPr>
        <w:ind w:left="4507" w:hanging="541"/>
      </w:pPr>
      <w:rPr>
        <w:rFonts w:hint="default"/>
      </w:rPr>
    </w:lvl>
    <w:lvl w:ilvl="5" w:tplc="74C06D54">
      <w:numFmt w:val="bullet"/>
      <w:lvlText w:val="•"/>
      <w:lvlJc w:val="left"/>
      <w:pPr>
        <w:ind w:left="5554" w:hanging="541"/>
      </w:pPr>
      <w:rPr>
        <w:rFonts w:hint="default"/>
      </w:rPr>
    </w:lvl>
    <w:lvl w:ilvl="6" w:tplc="95600DD2">
      <w:numFmt w:val="bullet"/>
      <w:lvlText w:val="•"/>
      <w:lvlJc w:val="left"/>
      <w:pPr>
        <w:ind w:left="6601" w:hanging="541"/>
      </w:pPr>
      <w:rPr>
        <w:rFonts w:hint="default"/>
      </w:rPr>
    </w:lvl>
    <w:lvl w:ilvl="7" w:tplc="94D41BDC">
      <w:numFmt w:val="bullet"/>
      <w:lvlText w:val="•"/>
      <w:lvlJc w:val="left"/>
      <w:pPr>
        <w:ind w:left="7648" w:hanging="541"/>
      </w:pPr>
      <w:rPr>
        <w:rFonts w:hint="default"/>
      </w:rPr>
    </w:lvl>
    <w:lvl w:ilvl="8" w:tplc="378A193C">
      <w:numFmt w:val="bullet"/>
      <w:lvlText w:val="•"/>
      <w:lvlJc w:val="left"/>
      <w:pPr>
        <w:ind w:left="8695" w:hanging="541"/>
      </w:pPr>
      <w:rPr>
        <w:rFonts w:hint="default"/>
      </w:rPr>
    </w:lvl>
  </w:abstractNum>
  <w:abstractNum w:abstractNumId="19">
    <w:nsid w:val="36773D78"/>
    <w:multiLevelType w:val="hybridMultilevel"/>
    <w:tmpl w:val="C08C6D58"/>
    <w:lvl w:ilvl="0" w:tplc="34D67ED6">
      <w:numFmt w:val="bullet"/>
      <w:lvlText w:val="-"/>
      <w:lvlJc w:val="left"/>
      <w:pPr>
        <w:ind w:left="860" w:hanging="541"/>
      </w:pPr>
      <w:rPr>
        <w:rFonts w:ascii="Times New Roman" w:eastAsia="Times New Roman" w:hAnsi="Times New Roman" w:hint="default"/>
        <w:b/>
        <w:spacing w:val="-8"/>
        <w:w w:val="99"/>
        <w:sz w:val="24"/>
      </w:rPr>
    </w:lvl>
    <w:lvl w:ilvl="1" w:tplc="733081C2">
      <w:numFmt w:val="bullet"/>
      <w:lvlText w:val="•"/>
      <w:lvlJc w:val="left"/>
      <w:pPr>
        <w:ind w:left="1852" w:hanging="541"/>
      </w:pPr>
      <w:rPr>
        <w:rFonts w:hint="default"/>
      </w:rPr>
    </w:lvl>
    <w:lvl w:ilvl="2" w:tplc="5F76A22A">
      <w:numFmt w:val="bullet"/>
      <w:lvlText w:val="•"/>
      <w:lvlJc w:val="left"/>
      <w:pPr>
        <w:ind w:left="2845" w:hanging="541"/>
      </w:pPr>
      <w:rPr>
        <w:rFonts w:hint="default"/>
      </w:rPr>
    </w:lvl>
    <w:lvl w:ilvl="3" w:tplc="9726027C">
      <w:numFmt w:val="bullet"/>
      <w:lvlText w:val="•"/>
      <w:lvlJc w:val="left"/>
      <w:pPr>
        <w:ind w:left="3838" w:hanging="541"/>
      </w:pPr>
      <w:rPr>
        <w:rFonts w:hint="default"/>
      </w:rPr>
    </w:lvl>
    <w:lvl w:ilvl="4" w:tplc="9982A698">
      <w:numFmt w:val="bullet"/>
      <w:lvlText w:val="•"/>
      <w:lvlJc w:val="left"/>
      <w:pPr>
        <w:ind w:left="4831" w:hanging="541"/>
      </w:pPr>
      <w:rPr>
        <w:rFonts w:hint="default"/>
      </w:rPr>
    </w:lvl>
    <w:lvl w:ilvl="5" w:tplc="B510D4F0">
      <w:numFmt w:val="bullet"/>
      <w:lvlText w:val="•"/>
      <w:lvlJc w:val="left"/>
      <w:pPr>
        <w:ind w:left="5824" w:hanging="541"/>
      </w:pPr>
      <w:rPr>
        <w:rFonts w:hint="default"/>
      </w:rPr>
    </w:lvl>
    <w:lvl w:ilvl="6" w:tplc="83143A36">
      <w:numFmt w:val="bullet"/>
      <w:lvlText w:val="•"/>
      <w:lvlJc w:val="left"/>
      <w:pPr>
        <w:ind w:left="6817" w:hanging="541"/>
      </w:pPr>
      <w:rPr>
        <w:rFonts w:hint="default"/>
      </w:rPr>
    </w:lvl>
    <w:lvl w:ilvl="7" w:tplc="A85A231C">
      <w:numFmt w:val="bullet"/>
      <w:lvlText w:val="•"/>
      <w:lvlJc w:val="left"/>
      <w:pPr>
        <w:ind w:left="7810" w:hanging="541"/>
      </w:pPr>
      <w:rPr>
        <w:rFonts w:hint="default"/>
      </w:rPr>
    </w:lvl>
    <w:lvl w:ilvl="8" w:tplc="540A64CC">
      <w:numFmt w:val="bullet"/>
      <w:lvlText w:val="•"/>
      <w:lvlJc w:val="left"/>
      <w:pPr>
        <w:ind w:left="8803" w:hanging="541"/>
      </w:pPr>
      <w:rPr>
        <w:rFonts w:hint="default"/>
      </w:rPr>
    </w:lvl>
  </w:abstractNum>
  <w:abstractNum w:abstractNumId="20">
    <w:nsid w:val="384F5D35"/>
    <w:multiLevelType w:val="hybridMultilevel"/>
    <w:tmpl w:val="03B826F4"/>
    <w:lvl w:ilvl="0" w:tplc="B6546070">
      <w:start w:val="1"/>
      <w:numFmt w:val="decimal"/>
      <w:lvlText w:val="%1."/>
      <w:lvlJc w:val="left"/>
      <w:pPr>
        <w:ind w:left="320" w:hanging="541"/>
      </w:pPr>
      <w:rPr>
        <w:rFonts w:ascii="Times New Roman" w:eastAsia="Times New Roman" w:hAnsi="Times New Roman" w:cs="Times New Roman" w:hint="default"/>
        <w:spacing w:val="-5"/>
        <w:w w:val="100"/>
        <w:sz w:val="24"/>
        <w:szCs w:val="24"/>
      </w:rPr>
    </w:lvl>
    <w:lvl w:ilvl="1" w:tplc="21CAC4D4">
      <w:numFmt w:val="bullet"/>
      <w:lvlText w:val="•"/>
      <w:lvlJc w:val="left"/>
      <w:pPr>
        <w:ind w:left="1366" w:hanging="541"/>
      </w:pPr>
      <w:rPr>
        <w:rFonts w:hint="default"/>
      </w:rPr>
    </w:lvl>
    <w:lvl w:ilvl="2" w:tplc="A2ECB736">
      <w:numFmt w:val="bullet"/>
      <w:lvlText w:val="•"/>
      <w:lvlJc w:val="left"/>
      <w:pPr>
        <w:ind w:left="2413" w:hanging="541"/>
      </w:pPr>
      <w:rPr>
        <w:rFonts w:hint="default"/>
      </w:rPr>
    </w:lvl>
    <w:lvl w:ilvl="3" w:tplc="1804A6B2">
      <w:numFmt w:val="bullet"/>
      <w:lvlText w:val="•"/>
      <w:lvlJc w:val="left"/>
      <w:pPr>
        <w:ind w:left="3460" w:hanging="541"/>
      </w:pPr>
      <w:rPr>
        <w:rFonts w:hint="default"/>
      </w:rPr>
    </w:lvl>
    <w:lvl w:ilvl="4" w:tplc="953E0DD0">
      <w:numFmt w:val="bullet"/>
      <w:lvlText w:val="•"/>
      <w:lvlJc w:val="left"/>
      <w:pPr>
        <w:ind w:left="4507" w:hanging="541"/>
      </w:pPr>
      <w:rPr>
        <w:rFonts w:hint="default"/>
      </w:rPr>
    </w:lvl>
    <w:lvl w:ilvl="5" w:tplc="266E9DFA">
      <w:numFmt w:val="bullet"/>
      <w:lvlText w:val="•"/>
      <w:lvlJc w:val="left"/>
      <w:pPr>
        <w:ind w:left="5554" w:hanging="541"/>
      </w:pPr>
      <w:rPr>
        <w:rFonts w:hint="default"/>
      </w:rPr>
    </w:lvl>
    <w:lvl w:ilvl="6" w:tplc="1CCAE7BE">
      <w:numFmt w:val="bullet"/>
      <w:lvlText w:val="•"/>
      <w:lvlJc w:val="left"/>
      <w:pPr>
        <w:ind w:left="6601" w:hanging="541"/>
      </w:pPr>
      <w:rPr>
        <w:rFonts w:hint="default"/>
      </w:rPr>
    </w:lvl>
    <w:lvl w:ilvl="7" w:tplc="0C325242">
      <w:numFmt w:val="bullet"/>
      <w:lvlText w:val="•"/>
      <w:lvlJc w:val="left"/>
      <w:pPr>
        <w:ind w:left="7648" w:hanging="541"/>
      </w:pPr>
      <w:rPr>
        <w:rFonts w:hint="default"/>
      </w:rPr>
    </w:lvl>
    <w:lvl w:ilvl="8" w:tplc="3A124336">
      <w:numFmt w:val="bullet"/>
      <w:lvlText w:val="•"/>
      <w:lvlJc w:val="left"/>
      <w:pPr>
        <w:ind w:left="8695" w:hanging="541"/>
      </w:pPr>
      <w:rPr>
        <w:rFonts w:hint="default"/>
      </w:rPr>
    </w:lvl>
  </w:abstractNum>
  <w:abstractNum w:abstractNumId="21">
    <w:nsid w:val="47902AA0"/>
    <w:multiLevelType w:val="hybridMultilevel"/>
    <w:tmpl w:val="F19C7E1E"/>
    <w:lvl w:ilvl="0" w:tplc="BD1C6E90">
      <w:start w:val="1"/>
      <w:numFmt w:val="decimal"/>
      <w:lvlText w:val="%1."/>
      <w:lvlJc w:val="left"/>
      <w:pPr>
        <w:ind w:left="1580" w:hanging="721"/>
      </w:pPr>
      <w:rPr>
        <w:rFonts w:ascii="Times New Roman" w:eastAsia="Times New Roman" w:hAnsi="Times New Roman" w:cs="Times New Roman" w:hint="default"/>
        <w:spacing w:val="-2"/>
        <w:w w:val="100"/>
        <w:sz w:val="24"/>
        <w:szCs w:val="24"/>
      </w:rPr>
    </w:lvl>
    <w:lvl w:ilvl="1" w:tplc="1804939A">
      <w:numFmt w:val="bullet"/>
      <w:lvlText w:val="•"/>
      <w:lvlJc w:val="left"/>
      <w:pPr>
        <w:ind w:left="2945" w:hanging="721"/>
      </w:pPr>
      <w:rPr>
        <w:rFonts w:hint="default"/>
      </w:rPr>
    </w:lvl>
    <w:lvl w:ilvl="2" w:tplc="249AA35C">
      <w:numFmt w:val="bullet"/>
      <w:lvlText w:val="•"/>
      <w:lvlJc w:val="left"/>
      <w:pPr>
        <w:ind w:left="4310" w:hanging="721"/>
      </w:pPr>
      <w:rPr>
        <w:rFonts w:hint="default"/>
      </w:rPr>
    </w:lvl>
    <w:lvl w:ilvl="3" w:tplc="9E9C658E">
      <w:numFmt w:val="bullet"/>
      <w:lvlText w:val="•"/>
      <w:lvlJc w:val="left"/>
      <w:pPr>
        <w:ind w:left="5676" w:hanging="721"/>
      </w:pPr>
      <w:rPr>
        <w:rFonts w:hint="default"/>
      </w:rPr>
    </w:lvl>
    <w:lvl w:ilvl="4" w:tplc="80C8DC28">
      <w:numFmt w:val="bullet"/>
      <w:lvlText w:val="•"/>
      <w:lvlJc w:val="left"/>
      <w:pPr>
        <w:ind w:left="7041" w:hanging="721"/>
      </w:pPr>
      <w:rPr>
        <w:rFonts w:hint="default"/>
      </w:rPr>
    </w:lvl>
    <w:lvl w:ilvl="5" w:tplc="AD3A2526">
      <w:numFmt w:val="bullet"/>
      <w:lvlText w:val="•"/>
      <w:lvlJc w:val="left"/>
      <w:pPr>
        <w:ind w:left="8406" w:hanging="721"/>
      </w:pPr>
      <w:rPr>
        <w:rFonts w:hint="default"/>
      </w:rPr>
    </w:lvl>
    <w:lvl w:ilvl="6" w:tplc="ABBE41F4">
      <w:numFmt w:val="bullet"/>
      <w:lvlText w:val="•"/>
      <w:lvlJc w:val="left"/>
      <w:pPr>
        <w:ind w:left="9772" w:hanging="721"/>
      </w:pPr>
      <w:rPr>
        <w:rFonts w:hint="default"/>
      </w:rPr>
    </w:lvl>
    <w:lvl w:ilvl="7" w:tplc="BC42B3F2">
      <w:numFmt w:val="bullet"/>
      <w:lvlText w:val="•"/>
      <w:lvlJc w:val="left"/>
      <w:pPr>
        <w:ind w:left="11137" w:hanging="721"/>
      </w:pPr>
      <w:rPr>
        <w:rFonts w:hint="default"/>
      </w:rPr>
    </w:lvl>
    <w:lvl w:ilvl="8" w:tplc="CA98E2AC">
      <w:numFmt w:val="bullet"/>
      <w:lvlText w:val="•"/>
      <w:lvlJc w:val="left"/>
      <w:pPr>
        <w:ind w:left="12502" w:hanging="721"/>
      </w:pPr>
      <w:rPr>
        <w:rFonts w:hint="default"/>
      </w:rPr>
    </w:lvl>
  </w:abstractNum>
  <w:abstractNum w:abstractNumId="22">
    <w:nsid w:val="49034047"/>
    <w:multiLevelType w:val="hybridMultilevel"/>
    <w:tmpl w:val="363E7196"/>
    <w:lvl w:ilvl="0" w:tplc="1BFE2080">
      <w:start w:val="7"/>
      <w:numFmt w:val="decimal"/>
      <w:lvlText w:val="%1"/>
      <w:lvlJc w:val="left"/>
      <w:pPr>
        <w:ind w:left="800" w:hanging="660"/>
      </w:pPr>
      <w:rPr>
        <w:rFonts w:cs="Times New Roman" w:hint="default"/>
      </w:rPr>
    </w:lvl>
    <w:lvl w:ilvl="1" w:tplc="40E89596">
      <w:numFmt w:val="none"/>
      <w:lvlText w:val=""/>
      <w:lvlJc w:val="left"/>
      <w:pPr>
        <w:tabs>
          <w:tab w:val="num" w:pos="360"/>
        </w:tabs>
      </w:pPr>
      <w:rPr>
        <w:rFonts w:cs="Times New Roman"/>
      </w:rPr>
    </w:lvl>
    <w:lvl w:ilvl="2" w:tplc="1CA64E4E">
      <w:numFmt w:val="bullet"/>
      <w:lvlText w:val="•"/>
      <w:lvlJc w:val="left"/>
      <w:pPr>
        <w:ind w:left="1004" w:hanging="145"/>
      </w:pPr>
      <w:rPr>
        <w:rFonts w:ascii="Times New Roman" w:eastAsia="Times New Roman" w:hAnsi="Times New Roman" w:hint="default"/>
        <w:spacing w:val="-5"/>
        <w:w w:val="100"/>
        <w:sz w:val="24"/>
      </w:rPr>
    </w:lvl>
    <w:lvl w:ilvl="3" w:tplc="7C5AF71C">
      <w:numFmt w:val="bullet"/>
      <w:lvlText w:val="•"/>
      <w:lvlJc w:val="left"/>
      <w:pPr>
        <w:ind w:left="1280" w:hanging="145"/>
      </w:pPr>
      <w:rPr>
        <w:rFonts w:hint="default"/>
      </w:rPr>
    </w:lvl>
    <w:lvl w:ilvl="4" w:tplc="B1720704">
      <w:numFmt w:val="bullet"/>
      <w:lvlText w:val="•"/>
      <w:lvlJc w:val="left"/>
      <w:pPr>
        <w:ind w:left="3273" w:hanging="145"/>
      </w:pPr>
      <w:rPr>
        <w:rFonts w:hint="default"/>
      </w:rPr>
    </w:lvl>
    <w:lvl w:ilvl="5" w:tplc="6174FA0C">
      <w:numFmt w:val="bullet"/>
      <w:lvlText w:val="•"/>
      <w:lvlJc w:val="left"/>
      <w:pPr>
        <w:ind w:left="5266" w:hanging="145"/>
      </w:pPr>
      <w:rPr>
        <w:rFonts w:hint="default"/>
      </w:rPr>
    </w:lvl>
    <w:lvl w:ilvl="6" w:tplc="62D8549E">
      <w:numFmt w:val="bullet"/>
      <w:lvlText w:val="•"/>
      <w:lvlJc w:val="left"/>
      <w:pPr>
        <w:ind w:left="7260" w:hanging="145"/>
      </w:pPr>
      <w:rPr>
        <w:rFonts w:hint="default"/>
      </w:rPr>
    </w:lvl>
    <w:lvl w:ilvl="7" w:tplc="83ACFD96">
      <w:numFmt w:val="bullet"/>
      <w:lvlText w:val="•"/>
      <w:lvlJc w:val="left"/>
      <w:pPr>
        <w:ind w:left="9253" w:hanging="145"/>
      </w:pPr>
      <w:rPr>
        <w:rFonts w:hint="default"/>
      </w:rPr>
    </w:lvl>
    <w:lvl w:ilvl="8" w:tplc="2C7034B6">
      <w:numFmt w:val="bullet"/>
      <w:lvlText w:val="•"/>
      <w:lvlJc w:val="left"/>
      <w:pPr>
        <w:ind w:left="11246" w:hanging="145"/>
      </w:pPr>
      <w:rPr>
        <w:rFonts w:hint="default"/>
      </w:rPr>
    </w:lvl>
  </w:abstractNum>
  <w:abstractNum w:abstractNumId="23">
    <w:nsid w:val="49F86285"/>
    <w:multiLevelType w:val="hybridMultilevel"/>
    <w:tmpl w:val="A37C5442"/>
    <w:lvl w:ilvl="0" w:tplc="F03CEE46">
      <w:start w:val="1"/>
      <w:numFmt w:val="decimal"/>
      <w:lvlText w:val="%1"/>
      <w:lvlJc w:val="left"/>
      <w:pPr>
        <w:ind w:left="320" w:hanging="541"/>
      </w:pPr>
      <w:rPr>
        <w:rFonts w:cs="Times New Roman" w:hint="default"/>
      </w:rPr>
    </w:lvl>
    <w:lvl w:ilvl="1" w:tplc="B43E6440">
      <w:numFmt w:val="none"/>
      <w:lvlText w:val=""/>
      <w:lvlJc w:val="left"/>
      <w:pPr>
        <w:tabs>
          <w:tab w:val="num" w:pos="360"/>
        </w:tabs>
      </w:pPr>
      <w:rPr>
        <w:rFonts w:cs="Times New Roman"/>
      </w:rPr>
    </w:lvl>
    <w:lvl w:ilvl="2" w:tplc="7D0CA070">
      <w:numFmt w:val="bullet"/>
      <w:lvlText w:val="•"/>
      <w:lvlJc w:val="left"/>
      <w:pPr>
        <w:ind w:left="2413" w:hanging="541"/>
      </w:pPr>
      <w:rPr>
        <w:rFonts w:hint="default"/>
      </w:rPr>
    </w:lvl>
    <w:lvl w:ilvl="3" w:tplc="6E808848">
      <w:numFmt w:val="bullet"/>
      <w:lvlText w:val="•"/>
      <w:lvlJc w:val="left"/>
      <w:pPr>
        <w:ind w:left="3460" w:hanging="541"/>
      </w:pPr>
      <w:rPr>
        <w:rFonts w:hint="default"/>
      </w:rPr>
    </w:lvl>
    <w:lvl w:ilvl="4" w:tplc="98963F5C">
      <w:numFmt w:val="bullet"/>
      <w:lvlText w:val="•"/>
      <w:lvlJc w:val="left"/>
      <w:pPr>
        <w:ind w:left="4507" w:hanging="541"/>
      </w:pPr>
      <w:rPr>
        <w:rFonts w:hint="default"/>
      </w:rPr>
    </w:lvl>
    <w:lvl w:ilvl="5" w:tplc="1E481568">
      <w:numFmt w:val="bullet"/>
      <w:lvlText w:val="•"/>
      <w:lvlJc w:val="left"/>
      <w:pPr>
        <w:ind w:left="5554" w:hanging="541"/>
      </w:pPr>
      <w:rPr>
        <w:rFonts w:hint="default"/>
      </w:rPr>
    </w:lvl>
    <w:lvl w:ilvl="6" w:tplc="830E1E5E">
      <w:numFmt w:val="bullet"/>
      <w:lvlText w:val="•"/>
      <w:lvlJc w:val="left"/>
      <w:pPr>
        <w:ind w:left="6601" w:hanging="541"/>
      </w:pPr>
      <w:rPr>
        <w:rFonts w:hint="default"/>
      </w:rPr>
    </w:lvl>
    <w:lvl w:ilvl="7" w:tplc="603AFC94">
      <w:numFmt w:val="bullet"/>
      <w:lvlText w:val="•"/>
      <w:lvlJc w:val="left"/>
      <w:pPr>
        <w:ind w:left="7648" w:hanging="541"/>
      </w:pPr>
      <w:rPr>
        <w:rFonts w:hint="default"/>
      </w:rPr>
    </w:lvl>
    <w:lvl w:ilvl="8" w:tplc="53E61E32">
      <w:numFmt w:val="bullet"/>
      <w:lvlText w:val="•"/>
      <w:lvlJc w:val="left"/>
      <w:pPr>
        <w:ind w:left="8695" w:hanging="541"/>
      </w:pPr>
      <w:rPr>
        <w:rFonts w:hint="default"/>
      </w:rPr>
    </w:lvl>
  </w:abstractNum>
  <w:abstractNum w:abstractNumId="24">
    <w:nsid w:val="5258459E"/>
    <w:multiLevelType w:val="hybridMultilevel"/>
    <w:tmpl w:val="0406CE0A"/>
    <w:lvl w:ilvl="0" w:tplc="1114885C">
      <w:numFmt w:val="bullet"/>
      <w:lvlText w:val=""/>
      <w:lvlJc w:val="left"/>
      <w:pPr>
        <w:ind w:left="860" w:hanging="541"/>
      </w:pPr>
      <w:rPr>
        <w:rFonts w:ascii="Wingdings" w:eastAsia="Times New Roman" w:hAnsi="Wingdings" w:hint="default"/>
        <w:w w:val="100"/>
        <w:sz w:val="24"/>
      </w:rPr>
    </w:lvl>
    <w:lvl w:ilvl="1" w:tplc="927AF262">
      <w:numFmt w:val="bullet"/>
      <w:lvlText w:val="•"/>
      <w:lvlJc w:val="left"/>
      <w:pPr>
        <w:ind w:left="1852" w:hanging="541"/>
      </w:pPr>
      <w:rPr>
        <w:rFonts w:hint="default"/>
      </w:rPr>
    </w:lvl>
    <w:lvl w:ilvl="2" w:tplc="490E30E6">
      <w:numFmt w:val="bullet"/>
      <w:lvlText w:val="•"/>
      <w:lvlJc w:val="left"/>
      <w:pPr>
        <w:ind w:left="2845" w:hanging="541"/>
      </w:pPr>
      <w:rPr>
        <w:rFonts w:hint="default"/>
      </w:rPr>
    </w:lvl>
    <w:lvl w:ilvl="3" w:tplc="3230A5D4">
      <w:numFmt w:val="bullet"/>
      <w:lvlText w:val="•"/>
      <w:lvlJc w:val="left"/>
      <w:pPr>
        <w:ind w:left="3838" w:hanging="541"/>
      </w:pPr>
      <w:rPr>
        <w:rFonts w:hint="default"/>
      </w:rPr>
    </w:lvl>
    <w:lvl w:ilvl="4" w:tplc="54E2EC4C">
      <w:numFmt w:val="bullet"/>
      <w:lvlText w:val="•"/>
      <w:lvlJc w:val="left"/>
      <w:pPr>
        <w:ind w:left="4831" w:hanging="541"/>
      </w:pPr>
      <w:rPr>
        <w:rFonts w:hint="default"/>
      </w:rPr>
    </w:lvl>
    <w:lvl w:ilvl="5" w:tplc="A2565532">
      <w:numFmt w:val="bullet"/>
      <w:lvlText w:val="•"/>
      <w:lvlJc w:val="left"/>
      <w:pPr>
        <w:ind w:left="5824" w:hanging="541"/>
      </w:pPr>
      <w:rPr>
        <w:rFonts w:hint="default"/>
      </w:rPr>
    </w:lvl>
    <w:lvl w:ilvl="6" w:tplc="B9B60D66">
      <w:numFmt w:val="bullet"/>
      <w:lvlText w:val="•"/>
      <w:lvlJc w:val="left"/>
      <w:pPr>
        <w:ind w:left="6817" w:hanging="541"/>
      </w:pPr>
      <w:rPr>
        <w:rFonts w:hint="default"/>
      </w:rPr>
    </w:lvl>
    <w:lvl w:ilvl="7" w:tplc="7CE4D07E">
      <w:numFmt w:val="bullet"/>
      <w:lvlText w:val="•"/>
      <w:lvlJc w:val="left"/>
      <w:pPr>
        <w:ind w:left="7810" w:hanging="541"/>
      </w:pPr>
      <w:rPr>
        <w:rFonts w:hint="default"/>
      </w:rPr>
    </w:lvl>
    <w:lvl w:ilvl="8" w:tplc="F014F772">
      <w:numFmt w:val="bullet"/>
      <w:lvlText w:val="•"/>
      <w:lvlJc w:val="left"/>
      <w:pPr>
        <w:ind w:left="8803" w:hanging="541"/>
      </w:pPr>
      <w:rPr>
        <w:rFonts w:hint="default"/>
      </w:rPr>
    </w:lvl>
  </w:abstractNum>
  <w:abstractNum w:abstractNumId="25">
    <w:nsid w:val="5CC24C02"/>
    <w:multiLevelType w:val="hybridMultilevel"/>
    <w:tmpl w:val="431264F6"/>
    <w:lvl w:ilvl="0" w:tplc="B568C8B6">
      <w:numFmt w:val="bullet"/>
      <w:lvlText w:val="•"/>
      <w:lvlJc w:val="left"/>
      <w:pPr>
        <w:ind w:left="524" w:hanging="204"/>
      </w:pPr>
      <w:rPr>
        <w:rFonts w:ascii="Times New Roman" w:eastAsia="Times New Roman" w:hAnsi="Times New Roman" w:hint="default"/>
        <w:spacing w:val="-2"/>
        <w:w w:val="100"/>
        <w:sz w:val="24"/>
      </w:rPr>
    </w:lvl>
    <w:lvl w:ilvl="1" w:tplc="8CC03E96">
      <w:numFmt w:val="bullet"/>
      <w:lvlText w:val="•"/>
      <w:lvlJc w:val="left"/>
      <w:pPr>
        <w:ind w:left="1546" w:hanging="204"/>
      </w:pPr>
      <w:rPr>
        <w:rFonts w:hint="default"/>
      </w:rPr>
    </w:lvl>
    <w:lvl w:ilvl="2" w:tplc="78861F7C">
      <w:numFmt w:val="bullet"/>
      <w:lvlText w:val="•"/>
      <w:lvlJc w:val="left"/>
      <w:pPr>
        <w:ind w:left="2573" w:hanging="204"/>
      </w:pPr>
      <w:rPr>
        <w:rFonts w:hint="default"/>
      </w:rPr>
    </w:lvl>
    <w:lvl w:ilvl="3" w:tplc="43AED416">
      <w:numFmt w:val="bullet"/>
      <w:lvlText w:val="•"/>
      <w:lvlJc w:val="left"/>
      <w:pPr>
        <w:ind w:left="3600" w:hanging="204"/>
      </w:pPr>
      <w:rPr>
        <w:rFonts w:hint="default"/>
      </w:rPr>
    </w:lvl>
    <w:lvl w:ilvl="4" w:tplc="106E9B5E">
      <w:numFmt w:val="bullet"/>
      <w:lvlText w:val="•"/>
      <w:lvlJc w:val="left"/>
      <w:pPr>
        <w:ind w:left="4627" w:hanging="204"/>
      </w:pPr>
      <w:rPr>
        <w:rFonts w:hint="default"/>
      </w:rPr>
    </w:lvl>
    <w:lvl w:ilvl="5" w:tplc="0BFC11D0">
      <w:numFmt w:val="bullet"/>
      <w:lvlText w:val="•"/>
      <w:lvlJc w:val="left"/>
      <w:pPr>
        <w:ind w:left="5654" w:hanging="204"/>
      </w:pPr>
      <w:rPr>
        <w:rFonts w:hint="default"/>
      </w:rPr>
    </w:lvl>
    <w:lvl w:ilvl="6" w:tplc="A664D882">
      <w:numFmt w:val="bullet"/>
      <w:lvlText w:val="•"/>
      <w:lvlJc w:val="left"/>
      <w:pPr>
        <w:ind w:left="6681" w:hanging="204"/>
      </w:pPr>
      <w:rPr>
        <w:rFonts w:hint="default"/>
      </w:rPr>
    </w:lvl>
    <w:lvl w:ilvl="7" w:tplc="6F082938">
      <w:numFmt w:val="bullet"/>
      <w:lvlText w:val="•"/>
      <w:lvlJc w:val="left"/>
      <w:pPr>
        <w:ind w:left="7708" w:hanging="204"/>
      </w:pPr>
      <w:rPr>
        <w:rFonts w:hint="default"/>
      </w:rPr>
    </w:lvl>
    <w:lvl w:ilvl="8" w:tplc="B536458E">
      <w:numFmt w:val="bullet"/>
      <w:lvlText w:val="•"/>
      <w:lvlJc w:val="left"/>
      <w:pPr>
        <w:ind w:left="8735" w:hanging="204"/>
      </w:pPr>
      <w:rPr>
        <w:rFonts w:hint="default"/>
      </w:rPr>
    </w:lvl>
  </w:abstractNum>
  <w:abstractNum w:abstractNumId="26">
    <w:nsid w:val="5ED25752"/>
    <w:multiLevelType w:val="hybridMultilevel"/>
    <w:tmpl w:val="BC06B98E"/>
    <w:lvl w:ilvl="0" w:tplc="1CD8E2BE">
      <w:start w:val="7"/>
      <w:numFmt w:val="decimal"/>
      <w:lvlText w:val="%1"/>
      <w:lvlJc w:val="left"/>
      <w:pPr>
        <w:ind w:left="1940" w:hanging="1080"/>
      </w:pPr>
      <w:rPr>
        <w:rFonts w:cs="Times New Roman" w:hint="default"/>
      </w:rPr>
    </w:lvl>
    <w:lvl w:ilvl="1" w:tplc="341EF53E">
      <w:numFmt w:val="none"/>
      <w:lvlText w:val=""/>
      <w:lvlJc w:val="left"/>
      <w:pPr>
        <w:tabs>
          <w:tab w:val="num" w:pos="360"/>
        </w:tabs>
      </w:pPr>
      <w:rPr>
        <w:rFonts w:cs="Times New Roman"/>
      </w:rPr>
    </w:lvl>
    <w:lvl w:ilvl="2" w:tplc="DA6AD3D4">
      <w:numFmt w:val="bullet"/>
      <w:lvlText w:val="•"/>
      <w:lvlJc w:val="left"/>
      <w:pPr>
        <w:ind w:left="3709" w:hanging="1080"/>
      </w:pPr>
      <w:rPr>
        <w:rFonts w:hint="default"/>
      </w:rPr>
    </w:lvl>
    <w:lvl w:ilvl="3" w:tplc="FF4E06E0">
      <w:numFmt w:val="bullet"/>
      <w:lvlText w:val="•"/>
      <w:lvlJc w:val="left"/>
      <w:pPr>
        <w:ind w:left="4594" w:hanging="1080"/>
      </w:pPr>
      <w:rPr>
        <w:rFonts w:hint="default"/>
      </w:rPr>
    </w:lvl>
    <w:lvl w:ilvl="4" w:tplc="FE98B2BE">
      <w:numFmt w:val="bullet"/>
      <w:lvlText w:val="•"/>
      <w:lvlJc w:val="left"/>
      <w:pPr>
        <w:ind w:left="5479" w:hanging="1080"/>
      </w:pPr>
      <w:rPr>
        <w:rFonts w:hint="default"/>
      </w:rPr>
    </w:lvl>
    <w:lvl w:ilvl="5" w:tplc="C234D94E">
      <w:numFmt w:val="bullet"/>
      <w:lvlText w:val="•"/>
      <w:lvlJc w:val="left"/>
      <w:pPr>
        <w:ind w:left="6364" w:hanging="1080"/>
      </w:pPr>
      <w:rPr>
        <w:rFonts w:hint="default"/>
      </w:rPr>
    </w:lvl>
    <w:lvl w:ilvl="6" w:tplc="FCF61640">
      <w:numFmt w:val="bullet"/>
      <w:lvlText w:val="•"/>
      <w:lvlJc w:val="left"/>
      <w:pPr>
        <w:ind w:left="7249" w:hanging="1080"/>
      </w:pPr>
      <w:rPr>
        <w:rFonts w:hint="default"/>
      </w:rPr>
    </w:lvl>
    <w:lvl w:ilvl="7" w:tplc="064CEE64">
      <w:numFmt w:val="bullet"/>
      <w:lvlText w:val="•"/>
      <w:lvlJc w:val="left"/>
      <w:pPr>
        <w:ind w:left="8134" w:hanging="1080"/>
      </w:pPr>
      <w:rPr>
        <w:rFonts w:hint="default"/>
      </w:rPr>
    </w:lvl>
    <w:lvl w:ilvl="8" w:tplc="36F81B3C">
      <w:numFmt w:val="bullet"/>
      <w:lvlText w:val="•"/>
      <w:lvlJc w:val="left"/>
      <w:pPr>
        <w:ind w:left="9019" w:hanging="1080"/>
      </w:pPr>
      <w:rPr>
        <w:rFonts w:hint="default"/>
      </w:rPr>
    </w:lvl>
  </w:abstractNum>
  <w:abstractNum w:abstractNumId="27">
    <w:nsid w:val="625D5A00"/>
    <w:multiLevelType w:val="hybridMultilevel"/>
    <w:tmpl w:val="DE16B132"/>
    <w:lvl w:ilvl="0" w:tplc="513CCCCE">
      <w:numFmt w:val="bullet"/>
      <w:lvlText w:val="•"/>
      <w:lvlJc w:val="left"/>
      <w:pPr>
        <w:ind w:left="221" w:hanging="608"/>
      </w:pPr>
      <w:rPr>
        <w:rFonts w:ascii="Times New Roman" w:eastAsia="Times New Roman" w:hAnsi="Times New Roman" w:hint="default"/>
        <w:spacing w:val="-8"/>
        <w:w w:val="100"/>
        <w:sz w:val="24"/>
      </w:rPr>
    </w:lvl>
    <w:lvl w:ilvl="1" w:tplc="84540EBC">
      <w:numFmt w:val="bullet"/>
      <w:lvlText w:val="•"/>
      <w:lvlJc w:val="left"/>
      <w:pPr>
        <w:ind w:left="705" w:hanging="608"/>
      </w:pPr>
      <w:rPr>
        <w:rFonts w:hint="default"/>
      </w:rPr>
    </w:lvl>
    <w:lvl w:ilvl="2" w:tplc="7EA64582">
      <w:numFmt w:val="bullet"/>
      <w:lvlText w:val="•"/>
      <w:lvlJc w:val="left"/>
      <w:pPr>
        <w:ind w:left="1190" w:hanging="608"/>
      </w:pPr>
      <w:rPr>
        <w:rFonts w:hint="default"/>
      </w:rPr>
    </w:lvl>
    <w:lvl w:ilvl="3" w:tplc="F8323C5A">
      <w:numFmt w:val="bullet"/>
      <w:lvlText w:val="•"/>
      <w:lvlJc w:val="left"/>
      <w:pPr>
        <w:ind w:left="1675" w:hanging="608"/>
      </w:pPr>
      <w:rPr>
        <w:rFonts w:hint="default"/>
      </w:rPr>
    </w:lvl>
    <w:lvl w:ilvl="4" w:tplc="99EEB0E0">
      <w:numFmt w:val="bullet"/>
      <w:lvlText w:val="•"/>
      <w:lvlJc w:val="left"/>
      <w:pPr>
        <w:ind w:left="2160" w:hanging="608"/>
      </w:pPr>
      <w:rPr>
        <w:rFonts w:hint="default"/>
      </w:rPr>
    </w:lvl>
    <w:lvl w:ilvl="5" w:tplc="22A202C0">
      <w:numFmt w:val="bullet"/>
      <w:lvlText w:val="•"/>
      <w:lvlJc w:val="left"/>
      <w:pPr>
        <w:ind w:left="2645" w:hanging="608"/>
      </w:pPr>
      <w:rPr>
        <w:rFonts w:hint="default"/>
      </w:rPr>
    </w:lvl>
    <w:lvl w:ilvl="6" w:tplc="BF802E7A">
      <w:numFmt w:val="bullet"/>
      <w:lvlText w:val="•"/>
      <w:lvlJc w:val="left"/>
      <w:pPr>
        <w:ind w:left="3130" w:hanging="608"/>
      </w:pPr>
      <w:rPr>
        <w:rFonts w:hint="default"/>
      </w:rPr>
    </w:lvl>
    <w:lvl w:ilvl="7" w:tplc="69B0156A">
      <w:numFmt w:val="bullet"/>
      <w:lvlText w:val="•"/>
      <w:lvlJc w:val="left"/>
      <w:pPr>
        <w:ind w:left="3615" w:hanging="608"/>
      </w:pPr>
      <w:rPr>
        <w:rFonts w:hint="default"/>
      </w:rPr>
    </w:lvl>
    <w:lvl w:ilvl="8" w:tplc="D5E42E50">
      <w:numFmt w:val="bullet"/>
      <w:lvlText w:val="•"/>
      <w:lvlJc w:val="left"/>
      <w:pPr>
        <w:ind w:left="4100" w:hanging="608"/>
      </w:pPr>
      <w:rPr>
        <w:rFonts w:hint="default"/>
      </w:rPr>
    </w:lvl>
  </w:abstractNum>
  <w:abstractNum w:abstractNumId="28">
    <w:nsid w:val="6A923CA5"/>
    <w:multiLevelType w:val="hybridMultilevel"/>
    <w:tmpl w:val="A682602E"/>
    <w:lvl w:ilvl="0" w:tplc="E4E22D1A">
      <w:start w:val="2"/>
      <w:numFmt w:val="decimal"/>
      <w:lvlText w:val="%1"/>
      <w:lvlJc w:val="left"/>
      <w:pPr>
        <w:ind w:left="1101" w:hanging="781"/>
      </w:pPr>
      <w:rPr>
        <w:rFonts w:cs="Times New Roman" w:hint="default"/>
      </w:rPr>
    </w:lvl>
    <w:lvl w:ilvl="1" w:tplc="04090001">
      <w:start w:val="1"/>
      <w:numFmt w:val="bullet"/>
      <w:lvlText w:val=""/>
      <w:lvlJc w:val="left"/>
      <w:pPr>
        <w:tabs>
          <w:tab w:val="num" w:pos="1141"/>
        </w:tabs>
      </w:pPr>
      <w:rPr>
        <w:rFonts w:ascii="Symbol" w:hAnsi="Symbol" w:hint="default"/>
      </w:rPr>
    </w:lvl>
    <w:lvl w:ilvl="2" w:tplc="395A9816">
      <w:numFmt w:val="bullet"/>
      <w:lvlText w:val="•"/>
      <w:lvlJc w:val="left"/>
      <w:pPr>
        <w:ind w:left="3081" w:hanging="720"/>
      </w:pPr>
      <w:rPr>
        <w:rFonts w:ascii="Times New Roman" w:eastAsia="Times New Roman" w:hAnsi="Times New Roman" w:hint="default"/>
        <w:spacing w:val="-8"/>
        <w:w w:val="100"/>
        <w:sz w:val="24"/>
      </w:rPr>
    </w:lvl>
    <w:lvl w:ilvl="3" w:tplc="2A08FED4">
      <w:numFmt w:val="bullet"/>
      <w:lvlText w:val="•"/>
      <w:lvlJc w:val="left"/>
      <w:pPr>
        <w:ind w:left="4967" w:hanging="720"/>
      </w:pPr>
      <w:rPr>
        <w:rFonts w:hint="default"/>
      </w:rPr>
    </w:lvl>
    <w:lvl w:ilvl="4" w:tplc="9A961750">
      <w:numFmt w:val="bullet"/>
      <w:lvlText w:val="•"/>
      <w:lvlJc w:val="left"/>
      <w:pPr>
        <w:ind w:left="5910" w:hanging="720"/>
      </w:pPr>
      <w:rPr>
        <w:rFonts w:hint="default"/>
      </w:rPr>
    </w:lvl>
    <w:lvl w:ilvl="5" w:tplc="98D6B996">
      <w:numFmt w:val="bullet"/>
      <w:lvlText w:val="•"/>
      <w:lvlJc w:val="left"/>
      <w:pPr>
        <w:ind w:left="6853" w:hanging="720"/>
      </w:pPr>
      <w:rPr>
        <w:rFonts w:hint="default"/>
      </w:rPr>
    </w:lvl>
    <w:lvl w:ilvl="6" w:tplc="30B86652">
      <w:numFmt w:val="bullet"/>
      <w:lvlText w:val="•"/>
      <w:lvlJc w:val="left"/>
      <w:pPr>
        <w:ind w:left="7797" w:hanging="720"/>
      </w:pPr>
      <w:rPr>
        <w:rFonts w:hint="default"/>
      </w:rPr>
    </w:lvl>
    <w:lvl w:ilvl="7" w:tplc="B7C81088">
      <w:numFmt w:val="bullet"/>
      <w:lvlText w:val="•"/>
      <w:lvlJc w:val="left"/>
      <w:pPr>
        <w:ind w:left="8740" w:hanging="720"/>
      </w:pPr>
      <w:rPr>
        <w:rFonts w:hint="default"/>
      </w:rPr>
    </w:lvl>
    <w:lvl w:ilvl="8" w:tplc="85582816">
      <w:numFmt w:val="bullet"/>
      <w:lvlText w:val="•"/>
      <w:lvlJc w:val="left"/>
      <w:pPr>
        <w:ind w:left="9683" w:hanging="720"/>
      </w:pPr>
      <w:rPr>
        <w:rFonts w:hint="default"/>
      </w:rPr>
    </w:lvl>
  </w:abstractNum>
  <w:abstractNum w:abstractNumId="29">
    <w:nsid w:val="6AF217F3"/>
    <w:multiLevelType w:val="hybridMultilevel"/>
    <w:tmpl w:val="3D94B49E"/>
    <w:lvl w:ilvl="0" w:tplc="9F2AA64A">
      <w:start w:val="6"/>
      <w:numFmt w:val="decimal"/>
      <w:lvlText w:val="%1"/>
      <w:lvlJc w:val="left"/>
      <w:pPr>
        <w:ind w:left="1800" w:hanging="1080"/>
      </w:pPr>
      <w:rPr>
        <w:rFonts w:cs="Times New Roman" w:hint="default"/>
      </w:rPr>
    </w:lvl>
    <w:lvl w:ilvl="1" w:tplc="F28A4486">
      <w:numFmt w:val="none"/>
      <w:lvlText w:val=""/>
      <w:lvlJc w:val="left"/>
      <w:pPr>
        <w:tabs>
          <w:tab w:val="num" w:pos="220"/>
        </w:tabs>
      </w:pPr>
      <w:rPr>
        <w:rFonts w:cs="Times New Roman"/>
      </w:rPr>
    </w:lvl>
    <w:lvl w:ilvl="2" w:tplc="2C9CA8CC">
      <w:numFmt w:val="bullet"/>
      <w:lvlText w:val="•"/>
      <w:lvlJc w:val="left"/>
      <w:pPr>
        <w:ind w:left="3569" w:hanging="1080"/>
      </w:pPr>
      <w:rPr>
        <w:rFonts w:hint="default"/>
      </w:rPr>
    </w:lvl>
    <w:lvl w:ilvl="3" w:tplc="1778B732">
      <w:numFmt w:val="bullet"/>
      <w:lvlText w:val="•"/>
      <w:lvlJc w:val="left"/>
      <w:pPr>
        <w:ind w:left="4454" w:hanging="1080"/>
      </w:pPr>
      <w:rPr>
        <w:rFonts w:hint="default"/>
      </w:rPr>
    </w:lvl>
    <w:lvl w:ilvl="4" w:tplc="83EA37CC">
      <w:numFmt w:val="bullet"/>
      <w:lvlText w:val="•"/>
      <w:lvlJc w:val="left"/>
      <w:pPr>
        <w:ind w:left="5339" w:hanging="1080"/>
      </w:pPr>
      <w:rPr>
        <w:rFonts w:hint="default"/>
      </w:rPr>
    </w:lvl>
    <w:lvl w:ilvl="5" w:tplc="E4A88864">
      <w:numFmt w:val="bullet"/>
      <w:lvlText w:val="•"/>
      <w:lvlJc w:val="left"/>
      <w:pPr>
        <w:ind w:left="6224" w:hanging="1080"/>
      </w:pPr>
      <w:rPr>
        <w:rFonts w:hint="default"/>
      </w:rPr>
    </w:lvl>
    <w:lvl w:ilvl="6" w:tplc="C48A6220">
      <w:numFmt w:val="bullet"/>
      <w:lvlText w:val="•"/>
      <w:lvlJc w:val="left"/>
      <w:pPr>
        <w:ind w:left="7109" w:hanging="1080"/>
      </w:pPr>
      <w:rPr>
        <w:rFonts w:hint="default"/>
      </w:rPr>
    </w:lvl>
    <w:lvl w:ilvl="7" w:tplc="02340552">
      <w:numFmt w:val="bullet"/>
      <w:lvlText w:val="•"/>
      <w:lvlJc w:val="left"/>
      <w:pPr>
        <w:ind w:left="7994" w:hanging="1080"/>
      </w:pPr>
      <w:rPr>
        <w:rFonts w:hint="default"/>
      </w:rPr>
    </w:lvl>
    <w:lvl w:ilvl="8" w:tplc="68B09DF2">
      <w:numFmt w:val="bullet"/>
      <w:lvlText w:val="•"/>
      <w:lvlJc w:val="left"/>
      <w:pPr>
        <w:ind w:left="8879" w:hanging="1080"/>
      </w:pPr>
      <w:rPr>
        <w:rFonts w:hint="default"/>
      </w:rPr>
    </w:lvl>
  </w:abstractNum>
  <w:abstractNum w:abstractNumId="30">
    <w:nsid w:val="6BD642AF"/>
    <w:multiLevelType w:val="hybridMultilevel"/>
    <w:tmpl w:val="C3540CDE"/>
    <w:lvl w:ilvl="0" w:tplc="2676F314">
      <w:start w:val="1"/>
      <w:numFmt w:val="decimal"/>
      <w:lvlText w:val="%1"/>
      <w:lvlJc w:val="left"/>
      <w:pPr>
        <w:ind w:left="1580" w:hanging="720"/>
      </w:pPr>
      <w:rPr>
        <w:rFonts w:cs="Times New Roman" w:hint="default"/>
      </w:rPr>
    </w:lvl>
    <w:lvl w:ilvl="1" w:tplc="F65E2EA4">
      <w:numFmt w:val="none"/>
      <w:lvlText w:val=""/>
      <w:lvlJc w:val="left"/>
      <w:pPr>
        <w:tabs>
          <w:tab w:val="num" w:pos="360"/>
        </w:tabs>
      </w:pPr>
      <w:rPr>
        <w:rFonts w:cs="Times New Roman"/>
      </w:rPr>
    </w:lvl>
    <w:lvl w:ilvl="2" w:tplc="CBC848A0">
      <w:numFmt w:val="bullet"/>
      <w:lvlText w:val="•"/>
      <w:lvlJc w:val="left"/>
      <w:pPr>
        <w:ind w:left="3421" w:hanging="720"/>
      </w:pPr>
      <w:rPr>
        <w:rFonts w:hint="default"/>
      </w:rPr>
    </w:lvl>
    <w:lvl w:ilvl="3" w:tplc="B052A5F0">
      <w:numFmt w:val="bullet"/>
      <w:lvlText w:val="•"/>
      <w:lvlJc w:val="left"/>
      <w:pPr>
        <w:ind w:left="4342" w:hanging="720"/>
      </w:pPr>
      <w:rPr>
        <w:rFonts w:hint="default"/>
      </w:rPr>
    </w:lvl>
    <w:lvl w:ilvl="4" w:tplc="83D86676">
      <w:numFmt w:val="bullet"/>
      <w:lvlText w:val="•"/>
      <w:lvlJc w:val="left"/>
      <w:pPr>
        <w:ind w:left="5263" w:hanging="720"/>
      </w:pPr>
      <w:rPr>
        <w:rFonts w:hint="default"/>
      </w:rPr>
    </w:lvl>
    <w:lvl w:ilvl="5" w:tplc="456E02C0">
      <w:numFmt w:val="bullet"/>
      <w:lvlText w:val="•"/>
      <w:lvlJc w:val="left"/>
      <w:pPr>
        <w:ind w:left="6184" w:hanging="720"/>
      </w:pPr>
      <w:rPr>
        <w:rFonts w:hint="default"/>
      </w:rPr>
    </w:lvl>
    <w:lvl w:ilvl="6" w:tplc="B9A6C544">
      <w:numFmt w:val="bullet"/>
      <w:lvlText w:val="•"/>
      <w:lvlJc w:val="left"/>
      <w:pPr>
        <w:ind w:left="7105" w:hanging="720"/>
      </w:pPr>
      <w:rPr>
        <w:rFonts w:hint="default"/>
      </w:rPr>
    </w:lvl>
    <w:lvl w:ilvl="7" w:tplc="6DC6CBE0">
      <w:numFmt w:val="bullet"/>
      <w:lvlText w:val="•"/>
      <w:lvlJc w:val="left"/>
      <w:pPr>
        <w:ind w:left="8026" w:hanging="720"/>
      </w:pPr>
      <w:rPr>
        <w:rFonts w:hint="default"/>
      </w:rPr>
    </w:lvl>
    <w:lvl w:ilvl="8" w:tplc="F118EAE0">
      <w:numFmt w:val="bullet"/>
      <w:lvlText w:val="•"/>
      <w:lvlJc w:val="left"/>
      <w:pPr>
        <w:ind w:left="8947" w:hanging="720"/>
      </w:pPr>
      <w:rPr>
        <w:rFonts w:hint="default"/>
      </w:rPr>
    </w:lvl>
  </w:abstractNum>
  <w:abstractNum w:abstractNumId="31">
    <w:nsid w:val="6E7B33B4"/>
    <w:multiLevelType w:val="hybridMultilevel"/>
    <w:tmpl w:val="5CC0C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9580A4D"/>
    <w:multiLevelType w:val="hybridMultilevel"/>
    <w:tmpl w:val="C91CCDBE"/>
    <w:lvl w:ilvl="0" w:tplc="6E8EC540">
      <w:start w:val="1"/>
      <w:numFmt w:val="decimal"/>
      <w:lvlText w:val="%1."/>
      <w:lvlJc w:val="left"/>
      <w:pPr>
        <w:ind w:left="1580" w:hanging="721"/>
      </w:pPr>
      <w:rPr>
        <w:rFonts w:ascii="Times New Roman" w:eastAsia="Times New Roman" w:hAnsi="Times New Roman" w:cs="Times New Roman" w:hint="default"/>
        <w:spacing w:val="-5"/>
        <w:w w:val="100"/>
        <w:sz w:val="24"/>
        <w:szCs w:val="24"/>
      </w:rPr>
    </w:lvl>
    <w:lvl w:ilvl="1" w:tplc="DF3E05D4">
      <w:numFmt w:val="bullet"/>
      <w:lvlText w:val="•"/>
      <w:lvlJc w:val="left"/>
      <w:pPr>
        <w:ind w:left="2945" w:hanging="721"/>
      </w:pPr>
      <w:rPr>
        <w:rFonts w:hint="default"/>
      </w:rPr>
    </w:lvl>
    <w:lvl w:ilvl="2" w:tplc="02D4BA76">
      <w:numFmt w:val="bullet"/>
      <w:lvlText w:val="•"/>
      <w:lvlJc w:val="left"/>
      <w:pPr>
        <w:ind w:left="4310" w:hanging="721"/>
      </w:pPr>
      <w:rPr>
        <w:rFonts w:hint="default"/>
      </w:rPr>
    </w:lvl>
    <w:lvl w:ilvl="3" w:tplc="DE54DFAE">
      <w:numFmt w:val="bullet"/>
      <w:lvlText w:val="•"/>
      <w:lvlJc w:val="left"/>
      <w:pPr>
        <w:ind w:left="5676" w:hanging="721"/>
      </w:pPr>
      <w:rPr>
        <w:rFonts w:hint="default"/>
      </w:rPr>
    </w:lvl>
    <w:lvl w:ilvl="4" w:tplc="B7143220">
      <w:numFmt w:val="bullet"/>
      <w:lvlText w:val="•"/>
      <w:lvlJc w:val="left"/>
      <w:pPr>
        <w:ind w:left="7041" w:hanging="721"/>
      </w:pPr>
      <w:rPr>
        <w:rFonts w:hint="default"/>
      </w:rPr>
    </w:lvl>
    <w:lvl w:ilvl="5" w:tplc="64A81904">
      <w:numFmt w:val="bullet"/>
      <w:lvlText w:val="•"/>
      <w:lvlJc w:val="left"/>
      <w:pPr>
        <w:ind w:left="8406" w:hanging="721"/>
      </w:pPr>
      <w:rPr>
        <w:rFonts w:hint="default"/>
      </w:rPr>
    </w:lvl>
    <w:lvl w:ilvl="6" w:tplc="1AE044A4">
      <w:numFmt w:val="bullet"/>
      <w:lvlText w:val="•"/>
      <w:lvlJc w:val="left"/>
      <w:pPr>
        <w:ind w:left="9772" w:hanging="721"/>
      </w:pPr>
      <w:rPr>
        <w:rFonts w:hint="default"/>
      </w:rPr>
    </w:lvl>
    <w:lvl w:ilvl="7" w:tplc="C20CD2F4">
      <w:numFmt w:val="bullet"/>
      <w:lvlText w:val="•"/>
      <w:lvlJc w:val="left"/>
      <w:pPr>
        <w:ind w:left="11137" w:hanging="721"/>
      </w:pPr>
      <w:rPr>
        <w:rFonts w:hint="default"/>
      </w:rPr>
    </w:lvl>
    <w:lvl w:ilvl="8" w:tplc="8C0872AC">
      <w:numFmt w:val="bullet"/>
      <w:lvlText w:val="•"/>
      <w:lvlJc w:val="left"/>
      <w:pPr>
        <w:ind w:left="12502" w:hanging="721"/>
      </w:pPr>
      <w:rPr>
        <w:rFonts w:hint="default"/>
      </w:rPr>
    </w:lvl>
  </w:abstractNum>
  <w:abstractNum w:abstractNumId="33">
    <w:nsid w:val="7A915DD6"/>
    <w:multiLevelType w:val="hybridMultilevel"/>
    <w:tmpl w:val="48AEA3B8"/>
    <w:lvl w:ilvl="0" w:tplc="4E1866A4">
      <w:numFmt w:val="bullet"/>
      <w:lvlText w:val="•"/>
      <w:lvlJc w:val="left"/>
      <w:pPr>
        <w:ind w:left="271" w:hanging="204"/>
      </w:pPr>
      <w:rPr>
        <w:rFonts w:ascii="Times New Roman" w:eastAsia="Times New Roman" w:hAnsi="Times New Roman" w:hint="default"/>
        <w:spacing w:val="-5"/>
        <w:w w:val="100"/>
        <w:sz w:val="24"/>
      </w:rPr>
    </w:lvl>
    <w:lvl w:ilvl="1" w:tplc="37A65030">
      <w:numFmt w:val="bullet"/>
      <w:lvlText w:val="•"/>
      <w:lvlJc w:val="left"/>
      <w:pPr>
        <w:ind w:left="778" w:hanging="204"/>
      </w:pPr>
      <w:rPr>
        <w:rFonts w:hint="default"/>
      </w:rPr>
    </w:lvl>
    <w:lvl w:ilvl="2" w:tplc="C9EE4838">
      <w:numFmt w:val="bullet"/>
      <w:lvlText w:val="•"/>
      <w:lvlJc w:val="left"/>
      <w:pPr>
        <w:ind w:left="1276" w:hanging="204"/>
      </w:pPr>
      <w:rPr>
        <w:rFonts w:hint="default"/>
      </w:rPr>
    </w:lvl>
    <w:lvl w:ilvl="3" w:tplc="FF923FEC">
      <w:numFmt w:val="bullet"/>
      <w:lvlText w:val="•"/>
      <w:lvlJc w:val="left"/>
      <w:pPr>
        <w:ind w:left="1774" w:hanging="204"/>
      </w:pPr>
      <w:rPr>
        <w:rFonts w:hint="default"/>
      </w:rPr>
    </w:lvl>
    <w:lvl w:ilvl="4" w:tplc="BD1A21AC">
      <w:numFmt w:val="bullet"/>
      <w:lvlText w:val="•"/>
      <w:lvlJc w:val="left"/>
      <w:pPr>
        <w:ind w:left="2272" w:hanging="204"/>
      </w:pPr>
      <w:rPr>
        <w:rFonts w:hint="default"/>
      </w:rPr>
    </w:lvl>
    <w:lvl w:ilvl="5" w:tplc="3FDC4DD8">
      <w:numFmt w:val="bullet"/>
      <w:lvlText w:val="•"/>
      <w:lvlJc w:val="left"/>
      <w:pPr>
        <w:ind w:left="2770" w:hanging="204"/>
      </w:pPr>
      <w:rPr>
        <w:rFonts w:hint="default"/>
      </w:rPr>
    </w:lvl>
    <w:lvl w:ilvl="6" w:tplc="C0B8D2DE">
      <w:numFmt w:val="bullet"/>
      <w:lvlText w:val="•"/>
      <w:lvlJc w:val="left"/>
      <w:pPr>
        <w:ind w:left="3268" w:hanging="204"/>
      </w:pPr>
      <w:rPr>
        <w:rFonts w:hint="default"/>
      </w:rPr>
    </w:lvl>
    <w:lvl w:ilvl="7" w:tplc="2CF8AAE0">
      <w:numFmt w:val="bullet"/>
      <w:lvlText w:val="•"/>
      <w:lvlJc w:val="left"/>
      <w:pPr>
        <w:ind w:left="3766" w:hanging="204"/>
      </w:pPr>
      <w:rPr>
        <w:rFonts w:hint="default"/>
      </w:rPr>
    </w:lvl>
    <w:lvl w:ilvl="8" w:tplc="EE6092DC">
      <w:numFmt w:val="bullet"/>
      <w:lvlText w:val="•"/>
      <w:lvlJc w:val="left"/>
      <w:pPr>
        <w:ind w:left="4264" w:hanging="204"/>
      </w:pPr>
      <w:rPr>
        <w:rFonts w:hint="default"/>
      </w:rPr>
    </w:lvl>
  </w:abstractNum>
  <w:abstractNum w:abstractNumId="34">
    <w:nsid w:val="7C522A4C"/>
    <w:multiLevelType w:val="hybridMultilevel"/>
    <w:tmpl w:val="CDE44B20"/>
    <w:lvl w:ilvl="0" w:tplc="0409000F">
      <w:start w:val="1"/>
      <w:numFmt w:val="decimal"/>
      <w:lvlText w:val="%1."/>
      <w:lvlJc w:val="left"/>
      <w:pPr>
        <w:ind w:left="1040" w:hanging="360"/>
      </w:pPr>
      <w:rPr>
        <w:rFonts w:cs="Times New Roman"/>
      </w:rPr>
    </w:lvl>
    <w:lvl w:ilvl="1" w:tplc="04090019" w:tentative="1">
      <w:start w:val="1"/>
      <w:numFmt w:val="lowerLetter"/>
      <w:lvlText w:val="%2."/>
      <w:lvlJc w:val="left"/>
      <w:pPr>
        <w:ind w:left="1760" w:hanging="360"/>
      </w:pPr>
      <w:rPr>
        <w:rFonts w:cs="Times New Roman"/>
      </w:rPr>
    </w:lvl>
    <w:lvl w:ilvl="2" w:tplc="0409001B" w:tentative="1">
      <w:start w:val="1"/>
      <w:numFmt w:val="lowerRoman"/>
      <w:lvlText w:val="%3."/>
      <w:lvlJc w:val="right"/>
      <w:pPr>
        <w:ind w:left="2480" w:hanging="180"/>
      </w:pPr>
      <w:rPr>
        <w:rFonts w:cs="Times New Roman"/>
      </w:rPr>
    </w:lvl>
    <w:lvl w:ilvl="3" w:tplc="0409000F" w:tentative="1">
      <w:start w:val="1"/>
      <w:numFmt w:val="decimal"/>
      <w:lvlText w:val="%4."/>
      <w:lvlJc w:val="left"/>
      <w:pPr>
        <w:ind w:left="3200" w:hanging="360"/>
      </w:pPr>
      <w:rPr>
        <w:rFonts w:cs="Times New Roman"/>
      </w:rPr>
    </w:lvl>
    <w:lvl w:ilvl="4" w:tplc="04090019" w:tentative="1">
      <w:start w:val="1"/>
      <w:numFmt w:val="lowerLetter"/>
      <w:lvlText w:val="%5."/>
      <w:lvlJc w:val="left"/>
      <w:pPr>
        <w:ind w:left="3920" w:hanging="360"/>
      </w:pPr>
      <w:rPr>
        <w:rFonts w:cs="Times New Roman"/>
      </w:rPr>
    </w:lvl>
    <w:lvl w:ilvl="5" w:tplc="0409001B" w:tentative="1">
      <w:start w:val="1"/>
      <w:numFmt w:val="lowerRoman"/>
      <w:lvlText w:val="%6."/>
      <w:lvlJc w:val="right"/>
      <w:pPr>
        <w:ind w:left="4640" w:hanging="180"/>
      </w:pPr>
      <w:rPr>
        <w:rFonts w:cs="Times New Roman"/>
      </w:rPr>
    </w:lvl>
    <w:lvl w:ilvl="6" w:tplc="0409000F" w:tentative="1">
      <w:start w:val="1"/>
      <w:numFmt w:val="decimal"/>
      <w:lvlText w:val="%7."/>
      <w:lvlJc w:val="left"/>
      <w:pPr>
        <w:ind w:left="5360" w:hanging="360"/>
      </w:pPr>
      <w:rPr>
        <w:rFonts w:cs="Times New Roman"/>
      </w:rPr>
    </w:lvl>
    <w:lvl w:ilvl="7" w:tplc="04090019" w:tentative="1">
      <w:start w:val="1"/>
      <w:numFmt w:val="lowerLetter"/>
      <w:lvlText w:val="%8."/>
      <w:lvlJc w:val="left"/>
      <w:pPr>
        <w:ind w:left="6080" w:hanging="360"/>
      </w:pPr>
      <w:rPr>
        <w:rFonts w:cs="Times New Roman"/>
      </w:rPr>
    </w:lvl>
    <w:lvl w:ilvl="8" w:tplc="0409001B" w:tentative="1">
      <w:start w:val="1"/>
      <w:numFmt w:val="lowerRoman"/>
      <w:lvlText w:val="%9."/>
      <w:lvlJc w:val="right"/>
      <w:pPr>
        <w:ind w:left="6800" w:hanging="180"/>
      </w:pPr>
      <w:rPr>
        <w:rFonts w:cs="Times New Roman"/>
      </w:rPr>
    </w:lvl>
  </w:abstractNum>
  <w:num w:numId="1">
    <w:abstractNumId w:val="32"/>
  </w:num>
  <w:num w:numId="2">
    <w:abstractNumId w:val="21"/>
  </w:num>
  <w:num w:numId="3">
    <w:abstractNumId w:val="22"/>
  </w:num>
  <w:num w:numId="4">
    <w:abstractNumId w:val="1"/>
  </w:num>
  <w:num w:numId="5">
    <w:abstractNumId w:val="8"/>
  </w:num>
  <w:num w:numId="6">
    <w:abstractNumId w:val="25"/>
  </w:num>
  <w:num w:numId="7">
    <w:abstractNumId w:val="27"/>
  </w:num>
  <w:num w:numId="8">
    <w:abstractNumId w:val="0"/>
  </w:num>
  <w:num w:numId="9">
    <w:abstractNumId w:val="17"/>
  </w:num>
  <w:num w:numId="10">
    <w:abstractNumId w:val="33"/>
  </w:num>
  <w:num w:numId="11">
    <w:abstractNumId w:val="24"/>
  </w:num>
  <w:num w:numId="12">
    <w:abstractNumId w:val="16"/>
  </w:num>
  <w:num w:numId="13">
    <w:abstractNumId w:val="2"/>
  </w:num>
  <w:num w:numId="14">
    <w:abstractNumId w:val="19"/>
  </w:num>
  <w:num w:numId="15">
    <w:abstractNumId w:val="18"/>
  </w:num>
  <w:num w:numId="16">
    <w:abstractNumId w:val="23"/>
  </w:num>
  <w:num w:numId="17">
    <w:abstractNumId w:val="20"/>
  </w:num>
  <w:num w:numId="18">
    <w:abstractNumId w:val="26"/>
  </w:num>
  <w:num w:numId="19">
    <w:abstractNumId w:val="29"/>
  </w:num>
  <w:num w:numId="20">
    <w:abstractNumId w:val="9"/>
  </w:num>
  <w:num w:numId="21">
    <w:abstractNumId w:val="6"/>
  </w:num>
  <w:num w:numId="22">
    <w:abstractNumId w:val="30"/>
  </w:num>
  <w:num w:numId="23">
    <w:abstractNumId w:val="31"/>
  </w:num>
  <w:num w:numId="24">
    <w:abstractNumId w:val="5"/>
  </w:num>
  <w:num w:numId="25">
    <w:abstractNumId w:val="28"/>
  </w:num>
  <w:num w:numId="26">
    <w:abstractNumId w:val="7"/>
  </w:num>
  <w:num w:numId="27">
    <w:abstractNumId w:val="12"/>
  </w:num>
  <w:num w:numId="28">
    <w:abstractNumId w:val="11"/>
  </w:num>
  <w:num w:numId="29">
    <w:abstractNumId w:val="15"/>
  </w:num>
  <w:num w:numId="30">
    <w:abstractNumId w:val="3"/>
  </w:num>
  <w:num w:numId="31">
    <w:abstractNumId w:val="4"/>
  </w:num>
  <w:num w:numId="32">
    <w:abstractNumId w:val="13"/>
  </w:num>
  <w:num w:numId="33">
    <w:abstractNumId w:val="10"/>
  </w:num>
  <w:num w:numId="34">
    <w:abstractNumId w:val="34"/>
  </w:num>
  <w:num w:numId="3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drawingGridHorizontalSpacing w:val="110"/>
  <w:displayHorizontalDrawingGridEvery w:val="2"/>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ulTrailSpace/>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53D28"/>
    <w:rsid w:val="00011DE1"/>
    <w:rsid w:val="000162FD"/>
    <w:rsid w:val="0003214F"/>
    <w:rsid w:val="00062266"/>
    <w:rsid w:val="0006661B"/>
    <w:rsid w:val="00082B7B"/>
    <w:rsid w:val="00082E8B"/>
    <w:rsid w:val="00095DD5"/>
    <w:rsid w:val="000D585F"/>
    <w:rsid w:val="000D64CF"/>
    <w:rsid w:val="00137B27"/>
    <w:rsid w:val="00165E3C"/>
    <w:rsid w:val="00187F85"/>
    <w:rsid w:val="001923A8"/>
    <w:rsid w:val="001939B8"/>
    <w:rsid w:val="001A3D88"/>
    <w:rsid w:val="001C7865"/>
    <w:rsid w:val="001F39F8"/>
    <w:rsid w:val="0023743D"/>
    <w:rsid w:val="00256DE0"/>
    <w:rsid w:val="00261364"/>
    <w:rsid w:val="00272550"/>
    <w:rsid w:val="00272D17"/>
    <w:rsid w:val="002A2C26"/>
    <w:rsid w:val="002B65A0"/>
    <w:rsid w:val="002D5705"/>
    <w:rsid w:val="002E46FB"/>
    <w:rsid w:val="002F31D1"/>
    <w:rsid w:val="002F5A66"/>
    <w:rsid w:val="00324A57"/>
    <w:rsid w:val="00344E99"/>
    <w:rsid w:val="00345809"/>
    <w:rsid w:val="003550D0"/>
    <w:rsid w:val="003638C3"/>
    <w:rsid w:val="00373333"/>
    <w:rsid w:val="003E0589"/>
    <w:rsid w:val="003E3270"/>
    <w:rsid w:val="003F5952"/>
    <w:rsid w:val="0041546E"/>
    <w:rsid w:val="00432345"/>
    <w:rsid w:val="00437F75"/>
    <w:rsid w:val="004430A6"/>
    <w:rsid w:val="00466D32"/>
    <w:rsid w:val="00483E3D"/>
    <w:rsid w:val="00485E2D"/>
    <w:rsid w:val="004F2F58"/>
    <w:rsid w:val="00517C48"/>
    <w:rsid w:val="00533B4F"/>
    <w:rsid w:val="0053767A"/>
    <w:rsid w:val="0055697A"/>
    <w:rsid w:val="005640D8"/>
    <w:rsid w:val="00582DF6"/>
    <w:rsid w:val="005918E6"/>
    <w:rsid w:val="00594BAF"/>
    <w:rsid w:val="005B2094"/>
    <w:rsid w:val="005B6657"/>
    <w:rsid w:val="00606778"/>
    <w:rsid w:val="006324C5"/>
    <w:rsid w:val="006354BC"/>
    <w:rsid w:val="006522CB"/>
    <w:rsid w:val="00681954"/>
    <w:rsid w:val="006826DC"/>
    <w:rsid w:val="006A3797"/>
    <w:rsid w:val="006C535F"/>
    <w:rsid w:val="006F671D"/>
    <w:rsid w:val="007226C0"/>
    <w:rsid w:val="007343F7"/>
    <w:rsid w:val="00743C29"/>
    <w:rsid w:val="00750436"/>
    <w:rsid w:val="0077026A"/>
    <w:rsid w:val="00772C96"/>
    <w:rsid w:val="007E4266"/>
    <w:rsid w:val="007F0955"/>
    <w:rsid w:val="00823B0D"/>
    <w:rsid w:val="008279F6"/>
    <w:rsid w:val="0084316C"/>
    <w:rsid w:val="0087408C"/>
    <w:rsid w:val="008C5540"/>
    <w:rsid w:val="008C5949"/>
    <w:rsid w:val="008D6704"/>
    <w:rsid w:val="008E680B"/>
    <w:rsid w:val="009266F9"/>
    <w:rsid w:val="009902AC"/>
    <w:rsid w:val="009D483D"/>
    <w:rsid w:val="009E0CE1"/>
    <w:rsid w:val="009F46EC"/>
    <w:rsid w:val="00A252D7"/>
    <w:rsid w:val="00A74323"/>
    <w:rsid w:val="00AA3247"/>
    <w:rsid w:val="00AA6F74"/>
    <w:rsid w:val="00AD0389"/>
    <w:rsid w:val="00AE0AE2"/>
    <w:rsid w:val="00B25C15"/>
    <w:rsid w:val="00B47336"/>
    <w:rsid w:val="00B50FEB"/>
    <w:rsid w:val="00B77ADC"/>
    <w:rsid w:val="00B809B1"/>
    <w:rsid w:val="00B97761"/>
    <w:rsid w:val="00BC212C"/>
    <w:rsid w:val="00BE48DC"/>
    <w:rsid w:val="00BE650C"/>
    <w:rsid w:val="00C31E89"/>
    <w:rsid w:val="00C3787F"/>
    <w:rsid w:val="00C503A4"/>
    <w:rsid w:val="00C510BF"/>
    <w:rsid w:val="00C53D28"/>
    <w:rsid w:val="00C94783"/>
    <w:rsid w:val="00C95736"/>
    <w:rsid w:val="00C9638B"/>
    <w:rsid w:val="00CB495B"/>
    <w:rsid w:val="00CD5859"/>
    <w:rsid w:val="00CE35B1"/>
    <w:rsid w:val="00D14AD1"/>
    <w:rsid w:val="00D4154B"/>
    <w:rsid w:val="00D43FB2"/>
    <w:rsid w:val="00D50FCD"/>
    <w:rsid w:val="00D640C6"/>
    <w:rsid w:val="00D65E2E"/>
    <w:rsid w:val="00D67768"/>
    <w:rsid w:val="00D733E3"/>
    <w:rsid w:val="00D8786D"/>
    <w:rsid w:val="00E53FFC"/>
    <w:rsid w:val="00E556DE"/>
    <w:rsid w:val="00E72590"/>
    <w:rsid w:val="00E82222"/>
    <w:rsid w:val="00EA2B19"/>
    <w:rsid w:val="00EC35B5"/>
    <w:rsid w:val="00ED3942"/>
    <w:rsid w:val="00ED4D1D"/>
    <w:rsid w:val="00F24D6C"/>
    <w:rsid w:val="00F403B5"/>
    <w:rsid w:val="00F4086D"/>
    <w:rsid w:val="00F4403D"/>
    <w:rsid w:val="00F501CF"/>
    <w:rsid w:val="00F821B0"/>
    <w:rsid w:val="00F947EF"/>
    <w:rsid w:val="00FC3867"/>
    <w:rsid w:val="00FF4F5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2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3D28"/>
    <w:pPr>
      <w:widowControl w:val="0"/>
      <w:autoSpaceDE w:val="0"/>
      <w:autoSpaceDN w:val="0"/>
    </w:pPr>
    <w:rPr>
      <w:rFonts w:ascii="Times New Roman" w:eastAsia="Times New Roman" w:hAnsi="Times New Roman"/>
    </w:rPr>
  </w:style>
  <w:style w:type="paragraph" w:styleId="Heading1">
    <w:name w:val="heading 1"/>
    <w:basedOn w:val="Normal"/>
    <w:link w:val="Heading1Char"/>
    <w:uiPriority w:val="99"/>
    <w:qFormat/>
    <w:rsid w:val="00C53D28"/>
    <w:pPr>
      <w:spacing w:before="15"/>
      <w:ind w:left="1276"/>
      <w:outlineLvl w:val="0"/>
    </w:pPr>
    <w:rPr>
      <w:rFonts w:ascii="Trebuchet MS" w:eastAsia="Calibri" w:hAnsi="Trebuchet MS" w:cs="Trebuchet MS"/>
      <w:sz w:val="34"/>
      <w:szCs w:val="34"/>
    </w:rPr>
  </w:style>
  <w:style w:type="paragraph" w:styleId="Heading2">
    <w:name w:val="heading 2"/>
    <w:basedOn w:val="Normal"/>
    <w:link w:val="Heading2Char"/>
    <w:uiPriority w:val="99"/>
    <w:qFormat/>
    <w:rsid w:val="00C53D28"/>
    <w:pPr>
      <w:spacing w:before="86"/>
      <w:ind w:left="1419" w:hanging="1279"/>
      <w:outlineLvl w:val="1"/>
    </w:pPr>
    <w:rPr>
      <w:b/>
      <w:bCs/>
      <w:sz w:val="32"/>
      <w:szCs w:val="32"/>
    </w:rPr>
  </w:style>
  <w:style w:type="paragraph" w:styleId="Heading3">
    <w:name w:val="heading 3"/>
    <w:basedOn w:val="Normal"/>
    <w:link w:val="Heading3Char"/>
    <w:uiPriority w:val="99"/>
    <w:qFormat/>
    <w:rsid w:val="00C53D28"/>
    <w:pPr>
      <w:spacing w:before="60"/>
      <w:ind w:left="291"/>
      <w:outlineLvl w:val="2"/>
    </w:pPr>
    <w:rPr>
      <w:b/>
      <w:bCs/>
      <w:sz w:val="28"/>
      <w:szCs w:val="28"/>
    </w:rPr>
  </w:style>
  <w:style w:type="paragraph" w:styleId="Heading4">
    <w:name w:val="heading 4"/>
    <w:basedOn w:val="Normal"/>
    <w:link w:val="Heading4Char"/>
    <w:uiPriority w:val="99"/>
    <w:qFormat/>
    <w:rsid w:val="00C53D28"/>
    <w:pPr>
      <w:ind w:left="320"/>
      <w:outlineLvl w:val="3"/>
    </w:pPr>
    <w:rPr>
      <w:b/>
      <w:bCs/>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Pr>
      <w:rFonts w:ascii="Cambria" w:hAnsi="Cambria" w:cs="Times New Roman"/>
      <w:b/>
      <w:bCs/>
      <w:sz w:val="26"/>
      <w:szCs w:val="26"/>
    </w:rPr>
  </w:style>
  <w:style w:type="character" w:customStyle="1" w:styleId="Heading4Char">
    <w:name w:val="Heading 4 Char"/>
    <w:basedOn w:val="DefaultParagraphFont"/>
    <w:link w:val="Heading4"/>
    <w:uiPriority w:val="99"/>
    <w:semiHidden/>
    <w:locked/>
    <w:rPr>
      <w:rFonts w:ascii="Calibri" w:hAnsi="Calibri" w:cs="Times New Roman"/>
      <w:b/>
      <w:bCs/>
      <w:sz w:val="28"/>
      <w:szCs w:val="28"/>
    </w:rPr>
  </w:style>
  <w:style w:type="paragraph" w:styleId="TOC1">
    <w:name w:val="toc 1"/>
    <w:basedOn w:val="Normal"/>
    <w:uiPriority w:val="99"/>
    <w:rsid w:val="00C53D28"/>
    <w:pPr>
      <w:spacing w:before="276"/>
      <w:ind w:left="860"/>
    </w:pPr>
    <w:rPr>
      <w:b/>
      <w:bCs/>
      <w:sz w:val="24"/>
      <w:szCs w:val="24"/>
    </w:rPr>
  </w:style>
  <w:style w:type="paragraph" w:styleId="TOC2">
    <w:name w:val="toc 2"/>
    <w:basedOn w:val="Normal"/>
    <w:uiPriority w:val="99"/>
    <w:rsid w:val="00C53D28"/>
    <w:pPr>
      <w:ind w:left="1940" w:hanging="1080"/>
    </w:pPr>
    <w:rPr>
      <w:sz w:val="24"/>
      <w:szCs w:val="24"/>
    </w:rPr>
  </w:style>
  <w:style w:type="paragraph" w:styleId="TOC3">
    <w:name w:val="toc 3"/>
    <w:basedOn w:val="Normal"/>
    <w:uiPriority w:val="99"/>
    <w:rsid w:val="00C53D28"/>
    <w:pPr>
      <w:ind w:left="1580"/>
    </w:pPr>
    <w:rPr>
      <w:sz w:val="24"/>
      <w:szCs w:val="24"/>
    </w:rPr>
  </w:style>
  <w:style w:type="paragraph" w:styleId="BodyText">
    <w:name w:val="Body Text"/>
    <w:basedOn w:val="Normal"/>
    <w:link w:val="BodyTextChar"/>
    <w:uiPriority w:val="99"/>
    <w:rsid w:val="00C53D28"/>
    <w:rPr>
      <w:sz w:val="24"/>
      <w:szCs w:val="24"/>
    </w:rPr>
  </w:style>
  <w:style w:type="character" w:customStyle="1" w:styleId="BodyTextChar">
    <w:name w:val="Body Text Char"/>
    <w:basedOn w:val="DefaultParagraphFont"/>
    <w:link w:val="BodyText"/>
    <w:uiPriority w:val="99"/>
    <w:semiHidden/>
    <w:locked/>
    <w:rPr>
      <w:rFonts w:ascii="Times New Roman" w:hAnsi="Times New Roman" w:cs="Times New Roman"/>
    </w:rPr>
  </w:style>
  <w:style w:type="paragraph" w:styleId="ListParagraph">
    <w:name w:val="List Paragraph"/>
    <w:basedOn w:val="Normal"/>
    <w:uiPriority w:val="99"/>
    <w:qFormat/>
    <w:rsid w:val="00C53D28"/>
    <w:pPr>
      <w:ind w:left="860" w:hanging="540"/>
    </w:pPr>
  </w:style>
  <w:style w:type="paragraph" w:customStyle="1" w:styleId="TableParagraph">
    <w:name w:val="Table Paragraph"/>
    <w:basedOn w:val="Normal"/>
    <w:uiPriority w:val="99"/>
    <w:rsid w:val="00C53D28"/>
  </w:style>
  <w:style w:type="paragraph" w:styleId="BalloonText">
    <w:name w:val="Balloon Text"/>
    <w:basedOn w:val="Normal"/>
    <w:link w:val="BalloonTextChar"/>
    <w:uiPriority w:val="99"/>
    <w:semiHidden/>
    <w:rsid w:val="008E680B"/>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E680B"/>
    <w:rPr>
      <w:rFonts w:ascii="Tahoma" w:hAnsi="Tahoma" w:cs="Tahoma"/>
      <w:sz w:val="16"/>
      <w:szCs w:val="16"/>
    </w:rPr>
  </w:style>
  <w:style w:type="paragraph" w:styleId="Header">
    <w:name w:val="header"/>
    <w:basedOn w:val="Normal"/>
    <w:link w:val="HeaderChar"/>
    <w:uiPriority w:val="99"/>
    <w:rsid w:val="00F501CF"/>
    <w:pPr>
      <w:tabs>
        <w:tab w:val="center" w:pos="4680"/>
        <w:tab w:val="right" w:pos="9360"/>
      </w:tabs>
    </w:pPr>
  </w:style>
  <w:style w:type="character" w:customStyle="1" w:styleId="HeaderChar">
    <w:name w:val="Header Char"/>
    <w:basedOn w:val="DefaultParagraphFont"/>
    <w:link w:val="Header"/>
    <w:uiPriority w:val="99"/>
    <w:locked/>
    <w:rsid w:val="00F501CF"/>
    <w:rPr>
      <w:rFonts w:ascii="Times New Roman" w:hAnsi="Times New Roman" w:cs="Times New Roman"/>
    </w:rPr>
  </w:style>
  <w:style w:type="paragraph" w:styleId="Footer">
    <w:name w:val="footer"/>
    <w:basedOn w:val="Normal"/>
    <w:link w:val="FooterChar"/>
    <w:uiPriority w:val="99"/>
    <w:rsid w:val="00F501CF"/>
    <w:pPr>
      <w:tabs>
        <w:tab w:val="center" w:pos="4680"/>
        <w:tab w:val="right" w:pos="9360"/>
      </w:tabs>
    </w:pPr>
  </w:style>
  <w:style w:type="character" w:customStyle="1" w:styleId="FooterChar">
    <w:name w:val="Footer Char"/>
    <w:basedOn w:val="DefaultParagraphFont"/>
    <w:link w:val="Footer"/>
    <w:uiPriority w:val="99"/>
    <w:locked/>
    <w:rsid w:val="00F501CF"/>
    <w:rPr>
      <w:rFonts w:ascii="Times New Roman" w:hAnsi="Times New Roman"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minrzs.gov.rs/files/2016_godina/2017/Romi_akcioni_plan/%D0%98%D0%B7%D0%B2%D0%B5%D1%88%D1%82%D0%B0%D1%98_%D0%BE_%D1%81%D0%BF%D1%80%D0%BE%D0%B2%D0%BE%D1%92%D0%B5%D1%9A%D1%83_%D0%A1%D1%82%D1%80%D0%B0%D1%82%D0%B5%D0%B3%D0%B8%D1%98%D0%B5_%D0%B7%D0%B0_%D1%81%D0%BE%D1%86%D0%B8%D1%98%D0%B0%D0%BB%D0%BD%D0%BE_%D1%83%D0%BA%D1%99%D1%83%D1%87%D0%B8%D0%B2%D0%B0%D1%9A%D0%B5_%D0%A0%D0%BE%D0%BC%D0%B0_%D0%B8_%D0%A0%D0%BE%D0%BC%D0%BA%D0%B8%D1%9A%D0%B0_%D1%83_%D0%A0%D0%B5%D0%BF%D1%83%D0%B1%D0%BB%D0%B8%D1%86%D0%B8_%D0%A1%D1%80%D0%B1%D0%B8%D1%98%D0%B8_2016-2025._%D1%83_2016._%D0%B3%D0%BE%D0%B4%D0%B8%D0%BD%D0%B8.pdf" TargetMode="Externa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140</TotalTime>
  <Pages>44</Pages>
  <Words>7956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Format za pisanje strategije socijlane zaštite na lokalnom nivou</dc:title>
  <dc:subject/>
  <dc:creator>vera.kovacevic</dc:creator>
  <cp:keywords/>
  <dc:description/>
  <cp:lastModifiedBy>sdjokovic</cp:lastModifiedBy>
  <cp:revision>29</cp:revision>
  <cp:lastPrinted>2018-05-17T12:26:00Z</cp:lastPrinted>
  <dcterms:created xsi:type="dcterms:W3CDTF">2018-04-19T07:29:00Z</dcterms:created>
  <dcterms:modified xsi:type="dcterms:W3CDTF">2018-05-29T08:55:00Z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www.convertapi.com</vt:lpwstr>
  </property>
</Properties>
</file>